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9FB1A" w14:textId="66FEA5F3" w:rsidR="009067EC" w:rsidRDefault="00D42887" w:rsidP="00D42887">
      <w:pPr>
        <w:pStyle w:val="Titel1"/>
        <w:numPr>
          <w:ilvl w:val="0"/>
          <w:numId w:val="0"/>
        </w:numPr>
        <w:spacing w:line="280" w:lineRule="exact"/>
        <w:ind w:left="360" w:hanging="360"/>
      </w:pPr>
      <w:bookmarkStart w:id="0" w:name="_Toc40775999"/>
      <w:r>
        <w:t xml:space="preserve">Vragenlijst </w:t>
      </w:r>
      <w:r w:rsidR="003F2FD3">
        <w:t>Markttoets</w:t>
      </w:r>
      <w:bookmarkEnd w:id="0"/>
    </w:p>
    <w:p w14:paraId="347FC928" w14:textId="77777777" w:rsidR="009067EC" w:rsidRDefault="009067EC" w:rsidP="009067EC"/>
    <w:p w14:paraId="00ADF158" w14:textId="40817449" w:rsidR="00567094" w:rsidRDefault="00567094" w:rsidP="0002674C">
      <w:pPr>
        <w:spacing w:line="280" w:lineRule="exact"/>
      </w:pPr>
      <w:r>
        <w:t xml:space="preserve">In hoofdstukken 1 tot en met 3 heeft Aanbesteder een zo goed als mogelijke doorkijk gegeven van de voorbereiding. Aanbesteder vraagt </w:t>
      </w:r>
      <w:r w:rsidR="002069D4">
        <w:t xml:space="preserve">uw reactie </w:t>
      </w:r>
      <w:r>
        <w:t xml:space="preserve">op </w:t>
      </w:r>
      <w:r w:rsidR="002069D4">
        <w:t>onderstaande vragen.</w:t>
      </w:r>
    </w:p>
    <w:p w14:paraId="06CD6768" w14:textId="2A35CAE3" w:rsidR="0017184E" w:rsidRDefault="0017184E" w:rsidP="0002674C">
      <w:pPr>
        <w:spacing w:line="280" w:lineRule="exact"/>
      </w:pPr>
      <w:r>
        <w:t xml:space="preserve">Indien u geïnteresseerd bent in een van de twee werkpakketten, vragen wij u de </w:t>
      </w:r>
      <w:r w:rsidR="00CF24DF">
        <w:t>algemene vragen en de vragen van het r</w:t>
      </w:r>
      <w:r>
        <w:t xml:space="preserve">elevante werkpakket </w:t>
      </w:r>
      <w:r w:rsidR="00CF24DF">
        <w:t>te beantwoorden</w:t>
      </w:r>
      <w:r>
        <w:t>.</w:t>
      </w:r>
      <w:r w:rsidR="006C7008">
        <w:t xml:space="preserve"> U kunt uw antwoorden hieronder naa</w:t>
      </w:r>
      <w:bookmarkStart w:id="1" w:name="_GoBack"/>
      <w:bookmarkEnd w:id="1"/>
      <w:r w:rsidR="006C7008">
        <w:t>ste de betreffende vraag noteren.</w:t>
      </w:r>
    </w:p>
    <w:p w14:paraId="70EDEF19" w14:textId="77777777" w:rsidR="00CF24DF" w:rsidRDefault="00CF24DF" w:rsidP="0002674C">
      <w:pPr>
        <w:spacing w:line="280" w:lineRule="exact"/>
      </w:pPr>
    </w:p>
    <w:p w14:paraId="508E7668" w14:textId="5CCC5C43" w:rsidR="00646BBE" w:rsidRDefault="00CF24DF" w:rsidP="0002674C">
      <w:pPr>
        <w:spacing w:line="280" w:lineRule="exact"/>
        <w:rPr>
          <w:b/>
          <w:u w:val="single"/>
        </w:rPr>
      </w:pPr>
      <w:r w:rsidRPr="00646BBE">
        <w:t xml:space="preserve">Graag ontvangen wij uw </w:t>
      </w:r>
      <w:r w:rsidR="006C7008" w:rsidRPr="00646BBE">
        <w:t>reactie</w:t>
      </w:r>
      <w:r w:rsidRPr="00646BBE">
        <w:t xml:space="preserve"> uiterlijk op</w:t>
      </w:r>
      <w:r w:rsidR="00646BBE">
        <w:t>:</w:t>
      </w:r>
      <w:r w:rsidRPr="00646BBE">
        <w:rPr>
          <w:b/>
          <w:u w:val="single"/>
        </w:rPr>
        <w:t xml:space="preserve"> </w:t>
      </w:r>
      <w:r w:rsidR="00990572">
        <w:rPr>
          <w:b/>
          <w:sz w:val="28"/>
          <w:szCs w:val="28"/>
          <w:u w:val="single"/>
        </w:rPr>
        <w:t>vrijdag 5</w:t>
      </w:r>
      <w:r w:rsidR="00646BBE" w:rsidRPr="00646BBE">
        <w:rPr>
          <w:b/>
          <w:sz w:val="28"/>
          <w:szCs w:val="28"/>
          <w:u w:val="single"/>
        </w:rPr>
        <w:t xml:space="preserve"> juni 2020.</w:t>
      </w:r>
    </w:p>
    <w:p w14:paraId="26B19E7E" w14:textId="77777777" w:rsidR="00646BBE" w:rsidRPr="00646BBE" w:rsidRDefault="00646BBE" w:rsidP="0002674C">
      <w:pPr>
        <w:spacing w:line="280" w:lineRule="exact"/>
        <w:rPr>
          <w:b/>
          <w:u w:val="single"/>
        </w:rPr>
      </w:pPr>
    </w:p>
    <w:p w14:paraId="72FA865E" w14:textId="04616022" w:rsidR="00CF24DF" w:rsidRDefault="00CF24DF" w:rsidP="0002674C">
      <w:pPr>
        <w:spacing w:line="280" w:lineRule="exact"/>
      </w:pPr>
      <w:r>
        <w:t xml:space="preserve"> </w:t>
      </w:r>
      <w:r w:rsidR="006C7008">
        <w:t xml:space="preserve">U kunt het bestand uploaden via de berichten module in </w:t>
      </w:r>
      <w:proofErr w:type="spellStart"/>
      <w:r w:rsidR="006C7008">
        <w:t>Tenderned</w:t>
      </w:r>
      <w:proofErr w:type="spellEnd"/>
      <w:r w:rsidR="006C7008">
        <w:t>.</w:t>
      </w:r>
    </w:p>
    <w:p w14:paraId="2129F001" w14:textId="77777777" w:rsidR="006C7008" w:rsidRDefault="006C7008" w:rsidP="00193E51">
      <w:pPr>
        <w:rPr>
          <w:b/>
          <w:color w:val="FF0000"/>
        </w:rPr>
      </w:pPr>
    </w:p>
    <w:p w14:paraId="1D6014A9" w14:textId="77777777" w:rsidR="009510B7" w:rsidRPr="00193E51" w:rsidRDefault="009510B7" w:rsidP="009510B7">
      <w:pPr>
        <w:ind w:left="1247" w:hanging="1247"/>
        <w:rPr>
          <w:b/>
          <w:color w:val="FF0000"/>
        </w:rPr>
      </w:pPr>
      <w:r>
        <w:rPr>
          <w:b/>
          <w:color w:val="FF0000"/>
        </w:rPr>
        <w:t>In het algemeen vragen wij uw reactie op het gebied van</w:t>
      </w:r>
      <w:r w:rsidRPr="00193E51">
        <w:rPr>
          <w:b/>
          <w:color w:val="FF0000"/>
        </w:rPr>
        <w:t>:</w:t>
      </w:r>
    </w:p>
    <w:p w14:paraId="57F1CC29" w14:textId="77777777" w:rsidR="009510B7" w:rsidRDefault="009510B7" w:rsidP="00193E51">
      <w:pPr>
        <w:rPr>
          <w:b/>
          <w:color w:val="FF0000"/>
        </w:rPr>
      </w:pPr>
    </w:p>
    <w:tbl>
      <w:tblPr>
        <w:tblStyle w:val="Tabelraster"/>
        <w:tblW w:w="14283" w:type="dxa"/>
        <w:tblLook w:val="04A0" w:firstRow="1" w:lastRow="0" w:firstColumn="1" w:lastColumn="0" w:noHBand="0" w:noVBand="1"/>
      </w:tblPr>
      <w:tblGrid>
        <w:gridCol w:w="1101"/>
        <w:gridCol w:w="5103"/>
        <w:gridCol w:w="8079"/>
      </w:tblGrid>
      <w:tr w:rsidR="009510B7" w14:paraId="3B1165A3" w14:textId="77777777" w:rsidTr="00D42887">
        <w:tc>
          <w:tcPr>
            <w:tcW w:w="1101" w:type="dxa"/>
          </w:tcPr>
          <w:p w14:paraId="1B101555" w14:textId="26BF96B3" w:rsidR="009510B7" w:rsidRDefault="009510B7" w:rsidP="00193E5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Vraag nr.</w:t>
            </w:r>
          </w:p>
        </w:tc>
        <w:tc>
          <w:tcPr>
            <w:tcW w:w="5103" w:type="dxa"/>
          </w:tcPr>
          <w:p w14:paraId="530F1074" w14:textId="1F05094D" w:rsidR="009510B7" w:rsidRDefault="009510B7" w:rsidP="00193E5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Vraag</w:t>
            </w:r>
          </w:p>
        </w:tc>
        <w:tc>
          <w:tcPr>
            <w:tcW w:w="8079" w:type="dxa"/>
          </w:tcPr>
          <w:p w14:paraId="03F72349" w14:textId="1F429243" w:rsidR="009510B7" w:rsidRDefault="009510B7" w:rsidP="00193E5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Antwoord</w:t>
            </w:r>
          </w:p>
        </w:tc>
      </w:tr>
      <w:tr w:rsidR="006C7008" w14:paraId="76305617" w14:textId="77777777" w:rsidTr="00D42887">
        <w:tc>
          <w:tcPr>
            <w:tcW w:w="1101" w:type="dxa"/>
          </w:tcPr>
          <w:p w14:paraId="4D88391D" w14:textId="37639B47" w:rsidR="006C7008" w:rsidRPr="006C7008" w:rsidRDefault="006C7008" w:rsidP="00193E51">
            <w:r w:rsidRPr="006C7008">
              <w:t>A1:</w:t>
            </w:r>
          </w:p>
        </w:tc>
        <w:tc>
          <w:tcPr>
            <w:tcW w:w="5103" w:type="dxa"/>
          </w:tcPr>
          <w:p w14:paraId="7E03E56C" w14:textId="4C89D6B3" w:rsidR="006C7008" w:rsidRPr="006C7008" w:rsidRDefault="006C7008" w:rsidP="006C7008">
            <w:r w:rsidRPr="006C7008">
              <w:t>Naam Organisatie</w:t>
            </w:r>
          </w:p>
        </w:tc>
        <w:tc>
          <w:tcPr>
            <w:tcW w:w="8079" w:type="dxa"/>
          </w:tcPr>
          <w:p w14:paraId="768562E8" w14:textId="77777777" w:rsidR="006C7008" w:rsidRDefault="006C7008" w:rsidP="00193E51">
            <w:pPr>
              <w:rPr>
                <w:b/>
                <w:color w:val="FF0000"/>
              </w:rPr>
            </w:pPr>
          </w:p>
        </w:tc>
      </w:tr>
      <w:tr w:rsidR="006C7008" w14:paraId="03CDFC1B" w14:textId="77777777" w:rsidTr="00D42887">
        <w:tc>
          <w:tcPr>
            <w:tcW w:w="1101" w:type="dxa"/>
          </w:tcPr>
          <w:p w14:paraId="014EE262" w14:textId="104D5388" w:rsidR="006C7008" w:rsidRPr="006C7008" w:rsidRDefault="006C7008" w:rsidP="00193E51">
            <w:r w:rsidRPr="006C7008">
              <w:t>A2:</w:t>
            </w:r>
          </w:p>
        </w:tc>
        <w:tc>
          <w:tcPr>
            <w:tcW w:w="5103" w:type="dxa"/>
          </w:tcPr>
          <w:p w14:paraId="4A4F7AFB" w14:textId="018A32F8" w:rsidR="006C7008" w:rsidRPr="006C7008" w:rsidRDefault="006C7008" w:rsidP="006C7008">
            <w:r w:rsidRPr="006C7008">
              <w:t xml:space="preserve">Naam </w:t>
            </w:r>
          </w:p>
        </w:tc>
        <w:tc>
          <w:tcPr>
            <w:tcW w:w="8079" w:type="dxa"/>
          </w:tcPr>
          <w:p w14:paraId="662DBD8F" w14:textId="77777777" w:rsidR="006C7008" w:rsidRDefault="006C7008" w:rsidP="00193E51">
            <w:pPr>
              <w:rPr>
                <w:b/>
                <w:color w:val="FF0000"/>
              </w:rPr>
            </w:pPr>
          </w:p>
        </w:tc>
      </w:tr>
      <w:tr w:rsidR="006C7008" w14:paraId="19436E23" w14:textId="77777777" w:rsidTr="00D42887">
        <w:tc>
          <w:tcPr>
            <w:tcW w:w="1101" w:type="dxa"/>
          </w:tcPr>
          <w:p w14:paraId="0A7C3F69" w14:textId="1DE94036" w:rsidR="006C7008" w:rsidRPr="006C7008" w:rsidRDefault="006C7008" w:rsidP="006C7008">
            <w:r w:rsidRPr="006C7008">
              <w:t xml:space="preserve">A3: </w:t>
            </w:r>
          </w:p>
        </w:tc>
        <w:tc>
          <w:tcPr>
            <w:tcW w:w="5103" w:type="dxa"/>
          </w:tcPr>
          <w:p w14:paraId="5B9951A5" w14:textId="4DF3CBB5" w:rsidR="006C7008" w:rsidRPr="006C7008" w:rsidRDefault="006C7008" w:rsidP="006C7008">
            <w:r w:rsidRPr="006C7008">
              <w:t>Functie</w:t>
            </w:r>
          </w:p>
        </w:tc>
        <w:tc>
          <w:tcPr>
            <w:tcW w:w="8079" w:type="dxa"/>
          </w:tcPr>
          <w:p w14:paraId="23DE111E" w14:textId="77777777" w:rsidR="006C7008" w:rsidRDefault="006C7008" w:rsidP="00193E51">
            <w:pPr>
              <w:rPr>
                <w:b/>
                <w:color w:val="FF0000"/>
              </w:rPr>
            </w:pPr>
          </w:p>
        </w:tc>
      </w:tr>
      <w:tr w:rsidR="009510B7" w14:paraId="49B3A847" w14:textId="77777777" w:rsidTr="00D42887">
        <w:tc>
          <w:tcPr>
            <w:tcW w:w="1101" w:type="dxa"/>
          </w:tcPr>
          <w:p w14:paraId="2574E7F2" w14:textId="24B73D73" w:rsidR="009510B7" w:rsidRDefault="006C7008" w:rsidP="00193E51">
            <w:pPr>
              <w:rPr>
                <w:b/>
                <w:color w:val="FF0000"/>
              </w:rPr>
            </w:pPr>
            <w:r>
              <w:t>A4</w:t>
            </w:r>
            <w:r w:rsidR="009510B7">
              <w:t>:</w:t>
            </w:r>
          </w:p>
        </w:tc>
        <w:tc>
          <w:tcPr>
            <w:tcW w:w="5103" w:type="dxa"/>
          </w:tcPr>
          <w:p w14:paraId="10F2FE91" w14:textId="7F99E1BE" w:rsidR="009510B7" w:rsidRDefault="009510B7" w:rsidP="00193E51">
            <w:pPr>
              <w:rPr>
                <w:b/>
                <w:color w:val="FF0000"/>
              </w:rPr>
            </w:pPr>
            <w:r>
              <w:t>Bent u het eens om dit project op te delen in de omschreven werkpakketten?</w:t>
            </w:r>
          </w:p>
        </w:tc>
        <w:tc>
          <w:tcPr>
            <w:tcW w:w="8079" w:type="dxa"/>
          </w:tcPr>
          <w:p w14:paraId="551CB75F" w14:textId="77777777" w:rsidR="009510B7" w:rsidRDefault="009510B7" w:rsidP="00193E51">
            <w:pPr>
              <w:rPr>
                <w:b/>
                <w:color w:val="FF0000"/>
              </w:rPr>
            </w:pPr>
          </w:p>
        </w:tc>
      </w:tr>
      <w:tr w:rsidR="009510B7" w14:paraId="3FEA9E16" w14:textId="77777777" w:rsidTr="00D42887">
        <w:tc>
          <w:tcPr>
            <w:tcW w:w="1101" w:type="dxa"/>
          </w:tcPr>
          <w:p w14:paraId="0C4B93CC" w14:textId="31BF95F9" w:rsidR="009510B7" w:rsidRDefault="006C7008" w:rsidP="00193E51">
            <w:pPr>
              <w:rPr>
                <w:b/>
                <w:color w:val="FF0000"/>
              </w:rPr>
            </w:pPr>
            <w:r>
              <w:t>A5</w:t>
            </w:r>
            <w:r w:rsidR="009510B7">
              <w:t>:</w:t>
            </w:r>
          </w:p>
        </w:tc>
        <w:tc>
          <w:tcPr>
            <w:tcW w:w="5103" w:type="dxa"/>
          </w:tcPr>
          <w:p w14:paraId="4A71B115" w14:textId="7D4C26A0" w:rsidR="009510B7" w:rsidRDefault="009510B7" w:rsidP="00193E51">
            <w:pPr>
              <w:rPr>
                <w:b/>
                <w:color w:val="FF0000"/>
              </w:rPr>
            </w:pPr>
            <w:r>
              <w:t>Wordt op deze manier de juiste opdrachtnemer per werkpakket gecontracteerd?</w:t>
            </w:r>
          </w:p>
        </w:tc>
        <w:tc>
          <w:tcPr>
            <w:tcW w:w="8079" w:type="dxa"/>
          </w:tcPr>
          <w:p w14:paraId="06A34069" w14:textId="77777777" w:rsidR="009510B7" w:rsidRDefault="009510B7" w:rsidP="00193E51">
            <w:pPr>
              <w:rPr>
                <w:b/>
                <w:color w:val="FF0000"/>
              </w:rPr>
            </w:pPr>
          </w:p>
        </w:tc>
      </w:tr>
    </w:tbl>
    <w:p w14:paraId="2A9889C1" w14:textId="1D3A857B" w:rsidR="00193E51" w:rsidRDefault="009510B7" w:rsidP="003F6101">
      <w:pPr>
        <w:spacing w:line="280" w:lineRule="exact"/>
        <w:ind w:left="1247" w:hanging="1247"/>
      </w:pPr>
      <w:r>
        <w:tab/>
      </w:r>
      <w:r>
        <w:tab/>
      </w:r>
    </w:p>
    <w:p w14:paraId="66F02487" w14:textId="77777777" w:rsidR="00193E51" w:rsidRDefault="00193E51" w:rsidP="003F6101">
      <w:pPr>
        <w:spacing w:line="280" w:lineRule="exact"/>
      </w:pPr>
    </w:p>
    <w:p w14:paraId="6AFFB73C" w14:textId="77777777" w:rsidR="00830ACF" w:rsidRDefault="00830ACF" w:rsidP="003F6101">
      <w:pPr>
        <w:spacing w:line="280" w:lineRule="exact"/>
      </w:pPr>
    </w:p>
    <w:p w14:paraId="6F257C36" w14:textId="77777777" w:rsidR="00830ACF" w:rsidRDefault="00830ACF" w:rsidP="003F6101">
      <w:pPr>
        <w:spacing w:line="280" w:lineRule="exact"/>
      </w:pPr>
    </w:p>
    <w:p w14:paraId="0C1B051A" w14:textId="77777777" w:rsidR="00830ACF" w:rsidRDefault="00830ACF" w:rsidP="003F6101">
      <w:pPr>
        <w:spacing w:line="280" w:lineRule="exact"/>
      </w:pPr>
    </w:p>
    <w:p w14:paraId="148C4B76" w14:textId="77777777" w:rsidR="00D42887" w:rsidRDefault="00D42887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14:paraId="6D5B46BF" w14:textId="2C5002E8" w:rsidR="00AB5D8D" w:rsidRDefault="00FF4E7E" w:rsidP="002F790E">
      <w:pPr>
        <w:ind w:left="1247" w:hanging="1247"/>
        <w:rPr>
          <w:b/>
          <w:color w:val="FF0000"/>
        </w:rPr>
      </w:pPr>
      <w:r>
        <w:rPr>
          <w:b/>
          <w:color w:val="FF0000"/>
        </w:rPr>
        <w:lastRenderedPageBreak/>
        <w:t>Voor werkpakket 1 vr</w:t>
      </w:r>
      <w:r w:rsidR="00567F43">
        <w:rPr>
          <w:b/>
          <w:color w:val="FF0000"/>
        </w:rPr>
        <w:t xml:space="preserve">agen wij uw reactie </w:t>
      </w:r>
      <w:r w:rsidR="00620A7F" w:rsidRPr="00FF4E7E">
        <w:rPr>
          <w:b/>
          <w:color w:val="FF0000"/>
        </w:rPr>
        <w:t>op het gebied van:</w:t>
      </w:r>
    </w:p>
    <w:p w14:paraId="6975710B" w14:textId="77777777" w:rsidR="009510B7" w:rsidRDefault="009510B7" w:rsidP="002F790E">
      <w:pPr>
        <w:ind w:left="1247" w:hanging="1247"/>
        <w:rPr>
          <w:b/>
          <w:color w:val="FF0000"/>
        </w:rPr>
      </w:pPr>
    </w:p>
    <w:tbl>
      <w:tblPr>
        <w:tblStyle w:val="Tabelraster"/>
        <w:tblW w:w="14283" w:type="dxa"/>
        <w:tblLook w:val="04A0" w:firstRow="1" w:lastRow="0" w:firstColumn="1" w:lastColumn="0" w:noHBand="0" w:noVBand="1"/>
      </w:tblPr>
      <w:tblGrid>
        <w:gridCol w:w="1101"/>
        <w:gridCol w:w="5103"/>
        <w:gridCol w:w="8079"/>
      </w:tblGrid>
      <w:tr w:rsidR="009510B7" w14:paraId="0E74047F" w14:textId="77777777" w:rsidTr="00D42887">
        <w:tc>
          <w:tcPr>
            <w:tcW w:w="1101" w:type="dxa"/>
          </w:tcPr>
          <w:p w14:paraId="5345DFA6" w14:textId="77777777" w:rsidR="009510B7" w:rsidRDefault="009510B7" w:rsidP="00C048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Vraag nr.</w:t>
            </w:r>
          </w:p>
        </w:tc>
        <w:tc>
          <w:tcPr>
            <w:tcW w:w="5103" w:type="dxa"/>
          </w:tcPr>
          <w:p w14:paraId="3AA1D592" w14:textId="77777777" w:rsidR="009510B7" w:rsidRDefault="009510B7" w:rsidP="00C048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Vraag</w:t>
            </w:r>
          </w:p>
        </w:tc>
        <w:tc>
          <w:tcPr>
            <w:tcW w:w="8079" w:type="dxa"/>
          </w:tcPr>
          <w:p w14:paraId="6D8B276A" w14:textId="77777777" w:rsidR="009510B7" w:rsidRDefault="009510B7" w:rsidP="00C048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Antwoord</w:t>
            </w:r>
          </w:p>
        </w:tc>
      </w:tr>
      <w:tr w:rsidR="009510B7" w14:paraId="11103FE7" w14:textId="77777777" w:rsidTr="00D42887">
        <w:tc>
          <w:tcPr>
            <w:tcW w:w="1101" w:type="dxa"/>
          </w:tcPr>
          <w:p w14:paraId="13DD40B3" w14:textId="11A6FA43" w:rsidR="009510B7" w:rsidRDefault="009510B7" w:rsidP="00C0484E">
            <w:pPr>
              <w:rPr>
                <w:b/>
                <w:color w:val="FF0000"/>
              </w:rPr>
            </w:pPr>
            <w:r w:rsidRPr="00D34CDE">
              <w:t>Wp1-01:</w:t>
            </w:r>
          </w:p>
        </w:tc>
        <w:tc>
          <w:tcPr>
            <w:tcW w:w="5103" w:type="dxa"/>
          </w:tcPr>
          <w:p w14:paraId="2A07CE39" w14:textId="4DB46320" w:rsidR="009510B7" w:rsidRDefault="009510B7" w:rsidP="00C0484E">
            <w:pPr>
              <w:rPr>
                <w:b/>
                <w:color w:val="FF0000"/>
              </w:rPr>
            </w:pPr>
            <w:r w:rsidRPr="00D34CDE">
              <w:t>Bent u het eens met de gekozen contractvorm (E&amp;C)?</w:t>
            </w:r>
          </w:p>
        </w:tc>
        <w:tc>
          <w:tcPr>
            <w:tcW w:w="8079" w:type="dxa"/>
          </w:tcPr>
          <w:p w14:paraId="087F2738" w14:textId="3C34EA67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786611E3" w14:textId="77777777" w:rsidTr="00D42887">
        <w:tc>
          <w:tcPr>
            <w:tcW w:w="1101" w:type="dxa"/>
          </w:tcPr>
          <w:p w14:paraId="273341B2" w14:textId="5F0DF00C" w:rsidR="009510B7" w:rsidRDefault="009510B7" w:rsidP="00C0484E">
            <w:pPr>
              <w:rPr>
                <w:b/>
                <w:color w:val="FF0000"/>
              </w:rPr>
            </w:pPr>
            <w:r w:rsidRPr="00BE43B9">
              <w:t>Wp1-02:</w:t>
            </w:r>
          </w:p>
        </w:tc>
        <w:tc>
          <w:tcPr>
            <w:tcW w:w="5103" w:type="dxa"/>
          </w:tcPr>
          <w:p w14:paraId="746C06F4" w14:textId="1A749F5B" w:rsidR="009510B7" w:rsidRDefault="009510B7" w:rsidP="00C0484E">
            <w:pPr>
              <w:rPr>
                <w:b/>
                <w:color w:val="FF0000"/>
              </w:rPr>
            </w:pPr>
            <w:r w:rsidRPr="00BE43B9">
              <w:t>Wat is uw mening over de risicoverdeling?</w:t>
            </w:r>
          </w:p>
        </w:tc>
        <w:tc>
          <w:tcPr>
            <w:tcW w:w="8079" w:type="dxa"/>
          </w:tcPr>
          <w:p w14:paraId="6F53AECE" w14:textId="5511505A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12B225D9" w14:textId="77777777" w:rsidTr="00D42887">
        <w:tc>
          <w:tcPr>
            <w:tcW w:w="1101" w:type="dxa"/>
          </w:tcPr>
          <w:p w14:paraId="4F11A2B7" w14:textId="514F99AC" w:rsidR="009510B7" w:rsidRDefault="009510B7" w:rsidP="00C0484E">
            <w:pPr>
              <w:rPr>
                <w:b/>
                <w:color w:val="FF0000"/>
              </w:rPr>
            </w:pPr>
            <w:r w:rsidRPr="008056B5">
              <w:t>Wp1-03:</w:t>
            </w:r>
          </w:p>
        </w:tc>
        <w:tc>
          <w:tcPr>
            <w:tcW w:w="5103" w:type="dxa"/>
          </w:tcPr>
          <w:p w14:paraId="729C1394" w14:textId="75C73F36" w:rsidR="009510B7" w:rsidRDefault="009510B7" w:rsidP="00C0484E">
            <w:pPr>
              <w:rPr>
                <w:b/>
                <w:color w:val="FF0000"/>
              </w:rPr>
            </w:pPr>
            <w:r w:rsidRPr="008056B5">
              <w:t>Biedt de gekozen strategie voldoende oplossings-/engineeringsruimte?</w:t>
            </w:r>
          </w:p>
        </w:tc>
        <w:tc>
          <w:tcPr>
            <w:tcW w:w="8079" w:type="dxa"/>
          </w:tcPr>
          <w:p w14:paraId="68A81172" w14:textId="14446BDB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1D02642F" w14:textId="77777777" w:rsidTr="00D42887">
        <w:tc>
          <w:tcPr>
            <w:tcW w:w="1101" w:type="dxa"/>
          </w:tcPr>
          <w:p w14:paraId="60D4F0FC" w14:textId="6E01A7E0" w:rsidR="009510B7" w:rsidRDefault="009510B7" w:rsidP="00C0484E">
            <w:pPr>
              <w:rPr>
                <w:b/>
                <w:color w:val="FF0000"/>
              </w:rPr>
            </w:pPr>
            <w:r w:rsidRPr="005B59B8">
              <w:t>Wp1-04:</w:t>
            </w:r>
          </w:p>
        </w:tc>
        <w:tc>
          <w:tcPr>
            <w:tcW w:w="5103" w:type="dxa"/>
          </w:tcPr>
          <w:p w14:paraId="642DEA75" w14:textId="50923B3A" w:rsidR="009510B7" w:rsidRDefault="009510B7" w:rsidP="00C0484E">
            <w:pPr>
              <w:rPr>
                <w:b/>
                <w:color w:val="FF0000"/>
              </w:rPr>
            </w:pPr>
            <w:r w:rsidRPr="005B59B8">
              <w:t>Bent u het eens met de Aanbestedingsprocedure (Niet Openbaar procedure = met voorselectie)</w:t>
            </w:r>
          </w:p>
        </w:tc>
        <w:tc>
          <w:tcPr>
            <w:tcW w:w="8079" w:type="dxa"/>
          </w:tcPr>
          <w:p w14:paraId="50886E75" w14:textId="1FEA7E43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4B655643" w14:textId="77777777" w:rsidTr="00D42887">
        <w:tc>
          <w:tcPr>
            <w:tcW w:w="1101" w:type="dxa"/>
          </w:tcPr>
          <w:p w14:paraId="5E06CA2E" w14:textId="2E700938" w:rsidR="009510B7" w:rsidRDefault="009510B7" w:rsidP="00C0484E">
            <w:pPr>
              <w:rPr>
                <w:b/>
                <w:color w:val="FF0000"/>
              </w:rPr>
            </w:pPr>
            <w:r w:rsidRPr="00426527">
              <w:t>Wp1-05:</w:t>
            </w:r>
          </w:p>
        </w:tc>
        <w:tc>
          <w:tcPr>
            <w:tcW w:w="5103" w:type="dxa"/>
          </w:tcPr>
          <w:p w14:paraId="458733F5" w14:textId="1B1E7DCA" w:rsidR="009510B7" w:rsidRDefault="009510B7" w:rsidP="00C0484E">
            <w:pPr>
              <w:rPr>
                <w:b/>
                <w:color w:val="FF0000"/>
              </w:rPr>
            </w:pPr>
            <w:r w:rsidRPr="00426527">
              <w:t>Bent u het eens met de gekozen selectiecriteria?</w:t>
            </w:r>
          </w:p>
        </w:tc>
        <w:tc>
          <w:tcPr>
            <w:tcW w:w="8079" w:type="dxa"/>
          </w:tcPr>
          <w:p w14:paraId="6EE11166" w14:textId="01FA91AE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648D6DF3" w14:textId="77777777" w:rsidTr="00D42887">
        <w:tc>
          <w:tcPr>
            <w:tcW w:w="1101" w:type="dxa"/>
          </w:tcPr>
          <w:p w14:paraId="01AF5536" w14:textId="487152F6" w:rsidR="009510B7" w:rsidRDefault="009510B7" w:rsidP="00C0484E">
            <w:pPr>
              <w:rPr>
                <w:b/>
                <w:color w:val="FF0000"/>
              </w:rPr>
            </w:pPr>
            <w:r w:rsidRPr="006A0B8B">
              <w:t>Wp1-06:</w:t>
            </w:r>
          </w:p>
        </w:tc>
        <w:tc>
          <w:tcPr>
            <w:tcW w:w="5103" w:type="dxa"/>
          </w:tcPr>
          <w:p w14:paraId="3E64A307" w14:textId="3E889450" w:rsidR="009510B7" w:rsidRDefault="009510B7" w:rsidP="00C0484E">
            <w:pPr>
              <w:rPr>
                <w:b/>
                <w:color w:val="FF0000"/>
              </w:rPr>
            </w:pPr>
            <w:r w:rsidRPr="006A0B8B">
              <w:t>Bent u het eens met de gekozen gunningscriteria?</w:t>
            </w:r>
          </w:p>
        </w:tc>
        <w:tc>
          <w:tcPr>
            <w:tcW w:w="8079" w:type="dxa"/>
          </w:tcPr>
          <w:p w14:paraId="35CF160B" w14:textId="04B382AD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63FD1143" w14:textId="77777777" w:rsidTr="00D42887">
        <w:tc>
          <w:tcPr>
            <w:tcW w:w="1101" w:type="dxa"/>
          </w:tcPr>
          <w:p w14:paraId="226A9ECE" w14:textId="6A190B50" w:rsidR="009510B7" w:rsidRDefault="009510B7" w:rsidP="00C0484E">
            <w:pPr>
              <w:rPr>
                <w:b/>
                <w:color w:val="FF0000"/>
              </w:rPr>
            </w:pPr>
            <w:r w:rsidRPr="008314A0">
              <w:t>Wp1-07:</w:t>
            </w:r>
          </w:p>
        </w:tc>
        <w:tc>
          <w:tcPr>
            <w:tcW w:w="5103" w:type="dxa"/>
          </w:tcPr>
          <w:p w14:paraId="6F5B1562" w14:textId="5DD3F957" w:rsidR="009510B7" w:rsidRDefault="009510B7" w:rsidP="00C0484E">
            <w:pPr>
              <w:rPr>
                <w:b/>
                <w:color w:val="FF0000"/>
              </w:rPr>
            </w:pPr>
            <w:r w:rsidRPr="008314A0">
              <w:t>Is er voldoende ruimte binnen deze aanbesteding voor inschrijvers om zich te onderscheiden?</w:t>
            </w:r>
          </w:p>
        </w:tc>
        <w:tc>
          <w:tcPr>
            <w:tcW w:w="8079" w:type="dxa"/>
          </w:tcPr>
          <w:p w14:paraId="1450348F" w14:textId="75A8DEBE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5B8DC557" w14:textId="77777777" w:rsidTr="00D42887">
        <w:tc>
          <w:tcPr>
            <w:tcW w:w="1101" w:type="dxa"/>
          </w:tcPr>
          <w:p w14:paraId="6FFE6E46" w14:textId="3C911671" w:rsidR="009510B7" w:rsidRDefault="009510B7" w:rsidP="00C0484E">
            <w:pPr>
              <w:rPr>
                <w:b/>
                <w:color w:val="FF0000"/>
              </w:rPr>
            </w:pPr>
            <w:r w:rsidRPr="008211A8">
              <w:t>WP1-08:</w:t>
            </w:r>
          </w:p>
        </w:tc>
        <w:tc>
          <w:tcPr>
            <w:tcW w:w="5103" w:type="dxa"/>
          </w:tcPr>
          <w:p w14:paraId="0ED96865" w14:textId="2516BD87" w:rsidR="009510B7" w:rsidRDefault="009510B7" w:rsidP="00C0484E">
            <w:pPr>
              <w:rPr>
                <w:b/>
                <w:color w:val="FF0000"/>
              </w:rPr>
            </w:pPr>
            <w:r w:rsidRPr="008211A8">
              <w:t>Welke periode heeft u nodig voor voorbereiding, productie en mobilisatie (periode tussen gunning en start uitvoering).</w:t>
            </w:r>
          </w:p>
        </w:tc>
        <w:tc>
          <w:tcPr>
            <w:tcW w:w="8079" w:type="dxa"/>
          </w:tcPr>
          <w:p w14:paraId="4586B2FF" w14:textId="6A762331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61B1878D" w14:textId="77777777" w:rsidTr="00D42887">
        <w:tc>
          <w:tcPr>
            <w:tcW w:w="1101" w:type="dxa"/>
          </w:tcPr>
          <w:p w14:paraId="565C4109" w14:textId="725A15F0" w:rsidR="009510B7" w:rsidRDefault="009510B7" w:rsidP="00C0484E">
            <w:pPr>
              <w:rPr>
                <w:b/>
                <w:color w:val="FF0000"/>
              </w:rPr>
            </w:pPr>
            <w:r w:rsidRPr="008A37F7">
              <w:t>WP1-09:</w:t>
            </w:r>
          </w:p>
        </w:tc>
        <w:tc>
          <w:tcPr>
            <w:tcW w:w="5103" w:type="dxa"/>
          </w:tcPr>
          <w:p w14:paraId="2C37DA9A" w14:textId="05088F41" w:rsidR="009510B7" w:rsidRDefault="009510B7" w:rsidP="00C0484E">
            <w:pPr>
              <w:rPr>
                <w:b/>
                <w:color w:val="FF0000"/>
              </w:rPr>
            </w:pPr>
            <w:r w:rsidRPr="008A37F7">
              <w:t>Is de afsluitingsperiode van 16 weken voldoende lang?</w:t>
            </w:r>
          </w:p>
        </w:tc>
        <w:tc>
          <w:tcPr>
            <w:tcW w:w="8079" w:type="dxa"/>
          </w:tcPr>
          <w:p w14:paraId="75CA01BC" w14:textId="5130F0E2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4759337F" w14:textId="77777777" w:rsidTr="00D42887">
        <w:tc>
          <w:tcPr>
            <w:tcW w:w="1101" w:type="dxa"/>
          </w:tcPr>
          <w:p w14:paraId="640FAD84" w14:textId="576874B9" w:rsidR="009510B7" w:rsidRDefault="009510B7" w:rsidP="00C0484E">
            <w:pPr>
              <w:rPr>
                <w:b/>
                <w:color w:val="FF0000"/>
              </w:rPr>
            </w:pPr>
            <w:r w:rsidRPr="001621F1">
              <w:t>WP1-10:</w:t>
            </w:r>
          </w:p>
        </w:tc>
        <w:tc>
          <w:tcPr>
            <w:tcW w:w="5103" w:type="dxa"/>
          </w:tcPr>
          <w:p w14:paraId="4880801D" w14:textId="5D52CE6C" w:rsidR="009510B7" w:rsidRDefault="009510B7" w:rsidP="00C0484E">
            <w:pPr>
              <w:rPr>
                <w:b/>
                <w:color w:val="FF0000"/>
              </w:rPr>
            </w:pPr>
            <w:r w:rsidRPr="001621F1">
              <w:t>Welke belangrijkste (uitvoerings-)risico’s ziet u?</w:t>
            </w:r>
          </w:p>
        </w:tc>
        <w:tc>
          <w:tcPr>
            <w:tcW w:w="8079" w:type="dxa"/>
          </w:tcPr>
          <w:p w14:paraId="04BFA63D" w14:textId="5D95DF06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4311F494" w14:textId="77777777" w:rsidTr="00D42887">
        <w:tc>
          <w:tcPr>
            <w:tcW w:w="1101" w:type="dxa"/>
          </w:tcPr>
          <w:p w14:paraId="4FDC93DA" w14:textId="2264BB75" w:rsidR="009510B7" w:rsidRDefault="009510B7" w:rsidP="00C0484E">
            <w:pPr>
              <w:rPr>
                <w:b/>
                <w:color w:val="FF0000"/>
              </w:rPr>
            </w:pPr>
            <w:r w:rsidRPr="00252826">
              <w:t>WP1-11:</w:t>
            </w:r>
          </w:p>
        </w:tc>
        <w:tc>
          <w:tcPr>
            <w:tcW w:w="5103" w:type="dxa"/>
          </w:tcPr>
          <w:p w14:paraId="5C210236" w14:textId="0D784F40" w:rsidR="009510B7" w:rsidRDefault="009510B7" w:rsidP="00C0484E">
            <w:pPr>
              <w:rPr>
                <w:b/>
                <w:color w:val="FF0000"/>
              </w:rPr>
            </w:pPr>
            <w:r w:rsidRPr="00252826">
              <w:t>Is de beschikbare werkruimte voor u voldoende?</w:t>
            </w:r>
          </w:p>
        </w:tc>
        <w:tc>
          <w:tcPr>
            <w:tcW w:w="8079" w:type="dxa"/>
          </w:tcPr>
          <w:p w14:paraId="795EC0A8" w14:textId="5999C99C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0ADF313E" w14:textId="77777777" w:rsidTr="00D42887">
        <w:tc>
          <w:tcPr>
            <w:tcW w:w="1101" w:type="dxa"/>
          </w:tcPr>
          <w:p w14:paraId="07D14754" w14:textId="72EFAAA4" w:rsidR="009510B7" w:rsidRDefault="009510B7" w:rsidP="00C0484E">
            <w:pPr>
              <w:rPr>
                <w:b/>
                <w:color w:val="FF0000"/>
              </w:rPr>
            </w:pPr>
            <w:r w:rsidRPr="001B2B1D">
              <w:t>WP1-12:</w:t>
            </w:r>
          </w:p>
        </w:tc>
        <w:tc>
          <w:tcPr>
            <w:tcW w:w="5103" w:type="dxa"/>
          </w:tcPr>
          <w:p w14:paraId="02AA0D81" w14:textId="6F725C85" w:rsidR="009510B7" w:rsidRDefault="009510B7" w:rsidP="00C0484E">
            <w:pPr>
              <w:rPr>
                <w:b/>
                <w:color w:val="FF0000"/>
              </w:rPr>
            </w:pPr>
            <w:r w:rsidRPr="001B2B1D">
              <w:t xml:space="preserve">Aanbesteder schrijft een hydraulische aandrijving voor. Welke kansen en risico’s ziet u hierbij? </w:t>
            </w:r>
          </w:p>
        </w:tc>
        <w:tc>
          <w:tcPr>
            <w:tcW w:w="8079" w:type="dxa"/>
          </w:tcPr>
          <w:p w14:paraId="50D4B2E1" w14:textId="7BD85D1B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9510B7" w14:paraId="1A5CE3BC" w14:textId="77777777" w:rsidTr="00D42887">
        <w:tc>
          <w:tcPr>
            <w:tcW w:w="1101" w:type="dxa"/>
          </w:tcPr>
          <w:p w14:paraId="1F39D04D" w14:textId="47729DEA" w:rsidR="009510B7" w:rsidRDefault="009510B7" w:rsidP="00C0484E">
            <w:pPr>
              <w:rPr>
                <w:b/>
                <w:color w:val="FF0000"/>
              </w:rPr>
            </w:pPr>
            <w:r w:rsidRPr="000478E9">
              <w:t>WP1-13:</w:t>
            </w:r>
          </w:p>
        </w:tc>
        <w:tc>
          <w:tcPr>
            <w:tcW w:w="5103" w:type="dxa"/>
          </w:tcPr>
          <w:p w14:paraId="07F8D28C" w14:textId="1320E53D" w:rsidR="009510B7" w:rsidRDefault="009510B7" w:rsidP="00C0484E">
            <w:pPr>
              <w:rPr>
                <w:b/>
                <w:color w:val="FF0000"/>
              </w:rPr>
            </w:pPr>
            <w:r w:rsidRPr="000478E9">
              <w:t xml:space="preserve">Aanbesteder heeft de brug geheel doorgerekend, inclusief bestaande kelder voor nieuw bewegingswerk. Welke kansen en risico’s ziet u hierbij? </w:t>
            </w:r>
          </w:p>
        </w:tc>
        <w:tc>
          <w:tcPr>
            <w:tcW w:w="8079" w:type="dxa"/>
          </w:tcPr>
          <w:p w14:paraId="6FB1FDA7" w14:textId="3678C32E" w:rsidR="009510B7" w:rsidRDefault="009510B7" w:rsidP="00C0484E">
            <w:pPr>
              <w:rPr>
                <w:b/>
                <w:color w:val="FF0000"/>
              </w:rPr>
            </w:pPr>
          </w:p>
        </w:tc>
      </w:tr>
      <w:tr w:rsidR="00C0484E" w14:paraId="5EF46FDD" w14:textId="77777777" w:rsidTr="00D42887">
        <w:tc>
          <w:tcPr>
            <w:tcW w:w="1101" w:type="dxa"/>
          </w:tcPr>
          <w:p w14:paraId="53E0AA6B" w14:textId="627461D3" w:rsidR="00C0484E" w:rsidRPr="000478E9" w:rsidRDefault="00C0484E" w:rsidP="00C0484E">
            <w:r>
              <w:t>WP1-14:</w:t>
            </w:r>
          </w:p>
        </w:tc>
        <w:tc>
          <w:tcPr>
            <w:tcW w:w="5103" w:type="dxa"/>
          </w:tcPr>
          <w:p w14:paraId="6CF6AA2D" w14:textId="07D7141A" w:rsidR="00C0484E" w:rsidRPr="000478E9" w:rsidRDefault="00C0484E" w:rsidP="00C0484E">
            <w:r>
              <w:t>Welke risico’s en/of beperkingen ziet u voor planning en uitvoering door het COVID-19 virus?</w:t>
            </w:r>
          </w:p>
        </w:tc>
        <w:tc>
          <w:tcPr>
            <w:tcW w:w="8079" w:type="dxa"/>
          </w:tcPr>
          <w:p w14:paraId="4DEB8259" w14:textId="77777777" w:rsidR="00C0484E" w:rsidRDefault="00C0484E" w:rsidP="00C0484E">
            <w:pPr>
              <w:rPr>
                <w:b/>
                <w:color w:val="FF0000"/>
              </w:rPr>
            </w:pPr>
          </w:p>
        </w:tc>
      </w:tr>
    </w:tbl>
    <w:p w14:paraId="597E942D" w14:textId="77777777" w:rsidR="009510B7" w:rsidRDefault="009510B7" w:rsidP="002F790E">
      <w:pPr>
        <w:ind w:left="1247" w:hanging="1247"/>
        <w:rPr>
          <w:b/>
          <w:color w:val="FF0000"/>
        </w:rPr>
      </w:pPr>
    </w:p>
    <w:p w14:paraId="680772BD" w14:textId="77777777" w:rsidR="009510B7" w:rsidRDefault="009510B7" w:rsidP="002F790E">
      <w:pPr>
        <w:ind w:left="1247" w:hanging="1247"/>
        <w:rPr>
          <w:b/>
          <w:color w:val="FF0000"/>
        </w:rPr>
      </w:pPr>
    </w:p>
    <w:p w14:paraId="32B492AF" w14:textId="77777777" w:rsidR="00D34239" w:rsidRPr="00D34239" w:rsidRDefault="00D34239" w:rsidP="002F790E">
      <w:pPr>
        <w:pStyle w:val="Lijstalinea"/>
        <w:numPr>
          <w:ilvl w:val="0"/>
          <w:numId w:val="32"/>
        </w:numPr>
        <w:ind w:left="1607" w:hanging="1247"/>
        <w:rPr>
          <w:vanish/>
        </w:rPr>
      </w:pPr>
    </w:p>
    <w:p w14:paraId="4F97E0DF" w14:textId="77777777" w:rsidR="00D34239" w:rsidRPr="00D34239" w:rsidRDefault="00D34239" w:rsidP="002F790E">
      <w:pPr>
        <w:pStyle w:val="Lijstalinea"/>
        <w:numPr>
          <w:ilvl w:val="0"/>
          <w:numId w:val="32"/>
        </w:numPr>
        <w:ind w:left="1607" w:hanging="1247"/>
        <w:rPr>
          <w:vanish/>
        </w:rPr>
      </w:pPr>
    </w:p>
    <w:p w14:paraId="1B5C26B6" w14:textId="77777777" w:rsidR="00D34239" w:rsidRPr="00D34239" w:rsidRDefault="00D34239" w:rsidP="002F790E">
      <w:pPr>
        <w:pStyle w:val="Lijstalinea"/>
        <w:numPr>
          <w:ilvl w:val="0"/>
          <w:numId w:val="32"/>
        </w:numPr>
        <w:ind w:left="1607" w:hanging="1247"/>
        <w:rPr>
          <w:vanish/>
        </w:rPr>
      </w:pPr>
    </w:p>
    <w:p w14:paraId="22B9B8B2" w14:textId="77777777" w:rsidR="00D42887" w:rsidRDefault="00D42887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14:paraId="1095C32C" w14:textId="6537A4CA" w:rsidR="00193E51" w:rsidRDefault="00193E51" w:rsidP="002F790E">
      <w:pPr>
        <w:ind w:left="1247" w:hanging="1247"/>
        <w:rPr>
          <w:b/>
          <w:color w:val="FF0000"/>
        </w:rPr>
      </w:pPr>
      <w:r w:rsidRPr="00A706D7">
        <w:rPr>
          <w:b/>
          <w:color w:val="FF0000"/>
        </w:rPr>
        <w:lastRenderedPageBreak/>
        <w:t>Voor werkpakket 2 vragen wij uw reactie op het gebied van:</w:t>
      </w:r>
    </w:p>
    <w:p w14:paraId="691F8AFC" w14:textId="77777777" w:rsidR="003F6101" w:rsidRDefault="003F6101" w:rsidP="002F790E">
      <w:pPr>
        <w:ind w:left="1247" w:hanging="1247"/>
        <w:rPr>
          <w:b/>
          <w:color w:val="FF0000"/>
        </w:rPr>
      </w:pPr>
    </w:p>
    <w:tbl>
      <w:tblPr>
        <w:tblStyle w:val="Tabelraster"/>
        <w:tblW w:w="14283" w:type="dxa"/>
        <w:tblLook w:val="04A0" w:firstRow="1" w:lastRow="0" w:firstColumn="1" w:lastColumn="0" w:noHBand="0" w:noVBand="1"/>
      </w:tblPr>
      <w:tblGrid>
        <w:gridCol w:w="1101"/>
        <w:gridCol w:w="5103"/>
        <w:gridCol w:w="8079"/>
      </w:tblGrid>
      <w:tr w:rsidR="00326032" w14:paraId="5C2283FF" w14:textId="5901B501" w:rsidTr="00D42887">
        <w:tc>
          <w:tcPr>
            <w:tcW w:w="1101" w:type="dxa"/>
          </w:tcPr>
          <w:p w14:paraId="0BD4469A" w14:textId="77777777" w:rsidR="00326032" w:rsidRDefault="00326032" w:rsidP="00C048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Vraag nr.</w:t>
            </w:r>
          </w:p>
        </w:tc>
        <w:tc>
          <w:tcPr>
            <w:tcW w:w="5103" w:type="dxa"/>
          </w:tcPr>
          <w:p w14:paraId="69A53066" w14:textId="77777777" w:rsidR="00326032" w:rsidRDefault="00326032" w:rsidP="00C048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Vraag</w:t>
            </w:r>
          </w:p>
        </w:tc>
        <w:tc>
          <w:tcPr>
            <w:tcW w:w="8079" w:type="dxa"/>
          </w:tcPr>
          <w:p w14:paraId="3189C34D" w14:textId="6DD089CB" w:rsidR="00326032" w:rsidRDefault="00326032" w:rsidP="00C0484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Antwoord</w:t>
            </w:r>
          </w:p>
        </w:tc>
      </w:tr>
      <w:tr w:rsidR="00326032" w14:paraId="3B1FFEB7" w14:textId="0D1635F2" w:rsidTr="00D42887">
        <w:tc>
          <w:tcPr>
            <w:tcW w:w="1101" w:type="dxa"/>
          </w:tcPr>
          <w:p w14:paraId="332EA920" w14:textId="6C8290D0" w:rsidR="00326032" w:rsidRDefault="00326032" w:rsidP="00C0484E">
            <w:pPr>
              <w:rPr>
                <w:b/>
                <w:color w:val="FF0000"/>
              </w:rPr>
            </w:pPr>
            <w:r w:rsidRPr="00493DEB">
              <w:t>Wp2-01:</w:t>
            </w:r>
          </w:p>
        </w:tc>
        <w:tc>
          <w:tcPr>
            <w:tcW w:w="5103" w:type="dxa"/>
          </w:tcPr>
          <w:p w14:paraId="201B0D9D" w14:textId="642814B1" w:rsidR="00326032" w:rsidRDefault="00326032" w:rsidP="00C0484E">
            <w:pPr>
              <w:rPr>
                <w:b/>
                <w:color w:val="FF0000"/>
              </w:rPr>
            </w:pPr>
            <w:r w:rsidRPr="00493DEB">
              <w:t>Bent u het eens met de gekozen contractvorm (STABU)</w:t>
            </w:r>
          </w:p>
        </w:tc>
        <w:tc>
          <w:tcPr>
            <w:tcW w:w="8079" w:type="dxa"/>
          </w:tcPr>
          <w:p w14:paraId="282037A4" w14:textId="77777777" w:rsidR="00326032" w:rsidRPr="00493DEB" w:rsidRDefault="00326032" w:rsidP="00C0484E"/>
        </w:tc>
      </w:tr>
      <w:tr w:rsidR="00326032" w14:paraId="3C32445B" w14:textId="7703674A" w:rsidTr="00D42887">
        <w:tc>
          <w:tcPr>
            <w:tcW w:w="1101" w:type="dxa"/>
          </w:tcPr>
          <w:p w14:paraId="557B9071" w14:textId="67FA6E20" w:rsidR="00326032" w:rsidRDefault="00326032" w:rsidP="00C0484E">
            <w:pPr>
              <w:rPr>
                <w:b/>
                <w:color w:val="FF0000"/>
              </w:rPr>
            </w:pPr>
            <w:r w:rsidRPr="002733E4">
              <w:t>Wp2-02:</w:t>
            </w:r>
          </w:p>
        </w:tc>
        <w:tc>
          <w:tcPr>
            <w:tcW w:w="5103" w:type="dxa"/>
          </w:tcPr>
          <w:p w14:paraId="0061105A" w14:textId="6D623B1C" w:rsidR="00326032" w:rsidRDefault="00326032" w:rsidP="00C0484E">
            <w:pPr>
              <w:rPr>
                <w:b/>
                <w:color w:val="FF0000"/>
              </w:rPr>
            </w:pPr>
            <w:r w:rsidRPr="002733E4">
              <w:t>Wat is uw mening over de risicoverdeling?</w:t>
            </w:r>
          </w:p>
        </w:tc>
        <w:tc>
          <w:tcPr>
            <w:tcW w:w="8079" w:type="dxa"/>
          </w:tcPr>
          <w:p w14:paraId="589E847B" w14:textId="77777777" w:rsidR="00326032" w:rsidRPr="002733E4" w:rsidRDefault="00326032" w:rsidP="00C0484E"/>
        </w:tc>
      </w:tr>
      <w:tr w:rsidR="00326032" w14:paraId="61FD2BC7" w14:textId="544D539A" w:rsidTr="00D42887">
        <w:tc>
          <w:tcPr>
            <w:tcW w:w="1101" w:type="dxa"/>
          </w:tcPr>
          <w:p w14:paraId="6F752F52" w14:textId="799F4A74" w:rsidR="00326032" w:rsidRDefault="00326032" w:rsidP="00C0484E">
            <w:pPr>
              <w:rPr>
                <w:b/>
                <w:color w:val="FF0000"/>
              </w:rPr>
            </w:pPr>
            <w:r w:rsidRPr="009F2102">
              <w:t>Wp2-03:</w:t>
            </w:r>
          </w:p>
        </w:tc>
        <w:tc>
          <w:tcPr>
            <w:tcW w:w="5103" w:type="dxa"/>
          </w:tcPr>
          <w:p w14:paraId="7DA55BF0" w14:textId="6EF82E16" w:rsidR="00326032" w:rsidRDefault="00326032" w:rsidP="00C0484E">
            <w:pPr>
              <w:rPr>
                <w:b/>
                <w:color w:val="FF0000"/>
              </w:rPr>
            </w:pPr>
            <w:r w:rsidRPr="009F2102">
              <w:t>Bent u het eens met de Aanbestedingsprocedure (Openbare procedure)</w:t>
            </w:r>
          </w:p>
        </w:tc>
        <w:tc>
          <w:tcPr>
            <w:tcW w:w="8079" w:type="dxa"/>
          </w:tcPr>
          <w:p w14:paraId="358D0A85" w14:textId="77777777" w:rsidR="00326032" w:rsidRPr="009F2102" w:rsidRDefault="00326032" w:rsidP="00C0484E"/>
        </w:tc>
      </w:tr>
      <w:tr w:rsidR="00326032" w14:paraId="1862152B" w14:textId="7ED96668" w:rsidTr="00D42887">
        <w:tc>
          <w:tcPr>
            <w:tcW w:w="1101" w:type="dxa"/>
          </w:tcPr>
          <w:p w14:paraId="4885637C" w14:textId="3980063C" w:rsidR="00326032" w:rsidRDefault="00326032" w:rsidP="00C0484E">
            <w:pPr>
              <w:rPr>
                <w:b/>
                <w:color w:val="FF0000"/>
              </w:rPr>
            </w:pPr>
            <w:r w:rsidRPr="002F3BDC">
              <w:t>Wp2-04:</w:t>
            </w:r>
          </w:p>
        </w:tc>
        <w:tc>
          <w:tcPr>
            <w:tcW w:w="5103" w:type="dxa"/>
          </w:tcPr>
          <w:p w14:paraId="40465EFE" w14:textId="7F7BEFE7" w:rsidR="00326032" w:rsidRDefault="00326032" w:rsidP="00C0484E">
            <w:pPr>
              <w:rPr>
                <w:b/>
                <w:color w:val="FF0000"/>
              </w:rPr>
            </w:pPr>
            <w:r w:rsidRPr="002F3BDC">
              <w:t>Bent u het eens met de voorgestelde geschiktheidseisen?</w:t>
            </w:r>
          </w:p>
        </w:tc>
        <w:tc>
          <w:tcPr>
            <w:tcW w:w="8079" w:type="dxa"/>
          </w:tcPr>
          <w:p w14:paraId="753A98AB" w14:textId="77777777" w:rsidR="00326032" w:rsidRPr="002F3BDC" w:rsidRDefault="00326032" w:rsidP="00C0484E"/>
        </w:tc>
      </w:tr>
      <w:tr w:rsidR="00326032" w14:paraId="3CF55D35" w14:textId="63FFBFBF" w:rsidTr="00D42887">
        <w:tc>
          <w:tcPr>
            <w:tcW w:w="1101" w:type="dxa"/>
          </w:tcPr>
          <w:p w14:paraId="05D2BE62" w14:textId="2A591A71" w:rsidR="00326032" w:rsidRDefault="00326032" w:rsidP="00C0484E">
            <w:pPr>
              <w:rPr>
                <w:b/>
                <w:color w:val="FF0000"/>
              </w:rPr>
            </w:pPr>
            <w:r w:rsidRPr="00842B42">
              <w:t>Wp2-05:</w:t>
            </w:r>
          </w:p>
        </w:tc>
        <w:tc>
          <w:tcPr>
            <w:tcW w:w="5103" w:type="dxa"/>
          </w:tcPr>
          <w:p w14:paraId="00DE6C14" w14:textId="029D4374" w:rsidR="00326032" w:rsidRDefault="00326032" w:rsidP="00C0484E">
            <w:pPr>
              <w:rPr>
                <w:b/>
                <w:color w:val="FF0000"/>
              </w:rPr>
            </w:pPr>
            <w:r w:rsidRPr="00842B42">
              <w:t>Bent u het eens met de voorg</w:t>
            </w:r>
            <w:r w:rsidR="00D51A62">
              <w:t>estelde Technische bekwaamheids</w:t>
            </w:r>
            <w:r w:rsidRPr="00842B42">
              <w:t>eisen?</w:t>
            </w:r>
          </w:p>
        </w:tc>
        <w:tc>
          <w:tcPr>
            <w:tcW w:w="8079" w:type="dxa"/>
          </w:tcPr>
          <w:p w14:paraId="656BE451" w14:textId="77777777" w:rsidR="00326032" w:rsidRPr="00842B42" w:rsidRDefault="00326032" w:rsidP="00C0484E"/>
        </w:tc>
      </w:tr>
      <w:tr w:rsidR="00326032" w14:paraId="32298067" w14:textId="7722E0C6" w:rsidTr="00D42887">
        <w:tc>
          <w:tcPr>
            <w:tcW w:w="1101" w:type="dxa"/>
          </w:tcPr>
          <w:p w14:paraId="2C057C91" w14:textId="5FDAC103" w:rsidR="00326032" w:rsidRDefault="00326032" w:rsidP="00C0484E">
            <w:pPr>
              <w:rPr>
                <w:b/>
                <w:color w:val="FF0000"/>
              </w:rPr>
            </w:pPr>
            <w:r w:rsidRPr="00973854">
              <w:t>Wp2-06:</w:t>
            </w:r>
          </w:p>
        </w:tc>
        <w:tc>
          <w:tcPr>
            <w:tcW w:w="5103" w:type="dxa"/>
          </w:tcPr>
          <w:p w14:paraId="698896FF" w14:textId="662B8367" w:rsidR="00326032" w:rsidRDefault="00326032" w:rsidP="00C0484E">
            <w:pPr>
              <w:rPr>
                <w:b/>
                <w:color w:val="FF0000"/>
              </w:rPr>
            </w:pPr>
            <w:r w:rsidRPr="00973854">
              <w:t xml:space="preserve">Bent u het eens met de voorgestelde gunningscriteria? </w:t>
            </w:r>
          </w:p>
        </w:tc>
        <w:tc>
          <w:tcPr>
            <w:tcW w:w="8079" w:type="dxa"/>
          </w:tcPr>
          <w:p w14:paraId="1015F49C" w14:textId="77777777" w:rsidR="00326032" w:rsidRPr="00973854" w:rsidRDefault="00326032" w:rsidP="00C0484E"/>
        </w:tc>
      </w:tr>
      <w:tr w:rsidR="00326032" w14:paraId="01DEA186" w14:textId="3555AEB5" w:rsidTr="00D42887">
        <w:tc>
          <w:tcPr>
            <w:tcW w:w="1101" w:type="dxa"/>
          </w:tcPr>
          <w:p w14:paraId="7D2FB46C" w14:textId="62BAE9CC" w:rsidR="00326032" w:rsidRDefault="00326032" w:rsidP="00C0484E">
            <w:pPr>
              <w:rPr>
                <w:b/>
                <w:color w:val="FF0000"/>
              </w:rPr>
            </w:pPr>
            <w:r w:rsidRPr="00C16AEB">
              <w:t>Wp2-07:</w:t>
            </w:r>
          </w:p>
        </w:tc>
        <w:tc>
          <w:tcPr>
            <w:tcW w:w="5103" w:type="dxa"/>
          </w:tcPr>
          <w:p w14:paraId="2A299E9A" w14:textId="37A814C5" w:rsidR="00326032" w:rsidRDefault="00326032" w:rsidP="00C0484E">
            <w:pPr>
              <w:rPr>
                <w:b/>
                <w:color w:val="FF0000"/>
              </w:rPr>
            </w:pPr>
            <w:r w:rsidRPr="00C16AEB">
              <w:t>Is er voldoende ruimte binnen deze aanbesteding voor inschrijvers om zich te onderscheiden? Bent u voorstander voor een aanbesteding op basis van BPKV of op laagste prijs? Graag motiveren.</w:t>
            </w:r>
          </w:p>
        </w:tc>
        <w:tc>
          <w:tcPr>
            <w:tcW w:w="8079" w:type="dxa"/>
          </w:tcPr>
          <w:p w14:paraId="331C2BC6" w14:textId="77777777" w:rsidR="00326032" w:rsidRPr="00C16AEB" w:rsidRDefault="00326032" w:rsidP="00C0484E"/>
        </w:tc>
      </w:tr>
      <w:tr w:rsidR="00326032" w14:paraId="1163BD7F" w14:textId="5AC8127C" w:rsidTr="00D42887">
        <w:tc>
          <w:tcPr>
            <w:tcW w:w="1101" w:type="dxa"/>
          </w:tcPr>
          <w:p w14:paraId="54E74B00" w14:textId="7C0DE781" w:rsidR="00326032" w:rsidRDefault="00326032" w:rsidP="00C0484E">
            <w:pPr>
              <w:rPr>
                <w:b/>
                <w:color w:val="FF0000"/>
              </w:rPr>
            </w:pPr>
            <w:r w:rsidRPr="004674F1">
              <w:t>Wp2-08:</w:t>
            </w:r>
          </w:p>
        </w:tc>
        <w:tc>
          <w:tcPr>
            <w:tcW w:w="5103" w:type="dxa"/>
          </w:tcPr>
          <w:p w14:paraId="4835171E" w14:textId="3C77307B" w:rsidR="00326032" w:rsidRDefault="00326032" w:rsidP="00C0484E">
            <w:pPr>
              <w:rPr>
                <w:b/>
                <w:color w:val="FF0000"/>
              </w:rPr>
            </w:pPr>
            <w:r w:rsidRPr="004674F1">
              <w:t>Hoeveel tijd denkt u nodig te hebben voor deze opgave?</w:t>
            </w:r>
          </w:p>
        </w:tc>
        <w:tc>
          <w:tcPr>
            <w:tcW w:w="8079" w:type="dxa"/>
          </w:tcPr>
          <w:p w14:paraId="487A0ACB" w14:textId="77777777" w:rsidR="00326032" w:rsidRPr="004674F1" w:rsidRDefault="00326032" w:rsidP="00C0484E"/>
        </w:tc>
      </w:tr>
      <w:tr w:rsidR="00326032" w14:paraId="5CA91DF7" w14:textId="0CFCEF3B" w:rsidTr="00D42887">
        <w:tc>
          <w:tcPr>
            <w:tcW w:w="1101" w:type="dxa"/>
          </w:tcPr>
          <w:p w14:paraId="3A697792" w14:textId="3B67C4FC" w:rsidR="00326032" w:rsidRDefault="00326032" w:rsidP="00C0484E">
            <w:pPr>
              <w:rPr>
                <w:b/>
                <w:color w:val="FF0000"/>
              </w:rPr>
            </w:pPr>
            <w:r w:rsidRPr="00B37AE6">
              <w:t>Wp2-09:</w:t>
            </w:r>
          </w:p>
        </w:tc>
        <w:tc>
          <w:tcPr>
            <w:tcW w:w="5103" w:type="dxa"/>
          </w:tcPr>
          <w:p w14:paraId="7B1CEBFC" w14:textId="16FCBDE8" w:rsidR="00326032" w:rsidRDefault="00326032" w:rsidP="00C0484E">
            <w:pPr>
              <w:rPr>
                <w:b/>
                <w:color w:val="FF0000"/>
              </w:rPr>
            </w:pPr>
            <w:r w:rsidRPr="00B37AE6">
              <w:t xml:space="preserve">Hoe ziet u de omvang van deze opgave? </w:t>
            </w:r>
          </w:p>
        </w:tc>
        <w:tc>
          <w:tcPr>
            <w:tcW w:w="8079" w:type="dxa"/>
          </w:tcPr>
          <w:p w14:paraId="5E7269F9" w14:textId="77777777" w:rsidR="00326032" w:rsidRPr="00B37AE6" w:rsidRDefault="00326032" w:rsidP="00C0484E"/>
        </w:tc>
      </w:tr>
      <w:tr w:rsidR="00326032" w14:paraId="4C9FC6D4" w14:textId="6658507E" w:rsidTr="00D42887">
        <w:trPr>
          <w:trHeight w:val="1547"/>
        </w:trPr>
        <w:tc>
          <w:tcPr>
            <w:tcW w:w="1101" w:type="dxa"/>
          </w:tcPr>
          <w:p w14:paraId="5EEF763A" w14:textId="5112D33E" w:rsidR="00326032" w:rsidRDefault="00326032" w:rsidP="00C0484E">
            <w:pPr>
              <w:rPr>
                <w:b/>
                <w:color w:val="FF0000"/>
              </w:rPr>
            </w:pPr>
            <w:r w:rsidRPr="00E2034C">
              <w:t>WP2-10:</w:t>
            </w:r>
          </w:p>
        </w:tc>
        <w:tc>
          <w:tcPr>
            <w:tcW w:w="5103" w:type="dxa"/>
          </w:tcPr>
          <w:p w14:paraId="7CDBF99D" w14:textId="66316785" w:rsidR="00326032" w:rsidRDefault="00326032" w:rsidP="00326032">
            <w:pPr>
              <w:spacing w:line="280" w:lineRule="exact"/>
              <w:contextualSpacing/>
            </w:pPr>
            <w:r w:rsidRPr="00E2034C">
              <w:t>De opdrachtnemer van wp2 moet rekening houden met werkzaamheden/fasering</w:t>
            </w:r>
            <w:r>
              <w:t xml:space="preserve"> van wp1. Hierdoor bestaat de kans dat er in de zomerperiode </w:t>
            </w:r>
            <w:r w:rsidR="00D51A62">
              <w:t xml:space="preserve">2022 </w:t>
            </w:r>
            <w:r>
              <w:t>geen werkzaamheden aan wp2 plaats kunnen vinden. Wat is hierover uw mening?</w:t>
            </w:r>
          </w:p>
          <w:p w14:paraId="239785AF" w14:textId="20447227" w:rsidR="00326032" w:rsidRDefault="00326032" w:rsidP="00C0484E">
            <w:pPr>
              <w:rPr>
                <w:b/>
                <w:color w:val="FF0000"/>
              </w:rPr>
            </w:pPr>
          </w:p>
        </w:tc>
        <w:tc>
          <w:tcPr>
            <w:tcW w:w="8079" w:type="dxa"/>
          </w:tcPr>
          <w:p w14:paraId="6514E636" w14:textId="77777777" w:rsidR="00326032" w:rsidRPr="00E2034C" w:rsidRDefault="00326032" w:rsidP="00326032">
            <w:pPr>
              <w:spacing w:line="280" w:lineRule="exact"/>
              <w:contextualSpacing/>
            </w:pPr>
          </w:p>
        </w:tc>
      </w:tr>
      <w:tr w:rsidR="00C0484E" w14:paraId="6CDFDE9A" w14:textId="77777777" w:rsidTr="00D42887">
        <w:tc>
          <w:tcPr>
            <w:tcW w:w="1101" w:type="dxa"/>
          </w:tcPr>
          <w:p w14:paraId="36A7D6CF" w14:textId="58C15B92" w:rsidR="00C0484E" w:rsidRPr="000478E9" w:rsidRDefault="00C0484E" w:rsidP="00C0484E">
            <w:r>
              <w:t>WP2-11:</w:t>
            </w:r>
          </w:p>
        </w:tc>
        <w:tc>
          <w:tcPr>
            <w:tcW w:w="5103" w:type="dxa"/>
          </w:tcPr>
          <w:p w14:paraId="5FE8A607" w14:textId="77777777" w:rsidR="00C0484E" w:rsidRPr="000478E9" w:rsidRDefault="00C0484E" w:rsidP="00C0484E">
            <w:r>
              <w:t>Welke risico’s en/of beperkingen ziet u voor planning en uitvoering door het COVID-19 virus?</w:t>
            </w:r>
          </w:p>
        </w:tc>
        <w:tc>
          <w:tcPr>
            <w:tcW w:w="8079" w:type="dxa"/>
          </w:tcPr>
          <w:p w14:paraId="7B364AC8" w14:textId="77777777" w:rsidR="00C0484E" w:rsidRDefault="00C0484E" w:rsidP="00C0484E">
            <w:pPr>
              <w:rPr>
                <w:b/>
                <w:color w:val="FF0000"/>
              </w:rPr>
            </w:pPr>
          </w:p>
        </w:tc>
      </w:tr>
    </w:tbl>
    <w:p w14:paraId="086EF444" w14:textId="77777777" w:rsidR="009510B7" w:rsidRDefault="009510B7" w:rsidP="002F790E">
      <w:pPr>
        <w:ind w:left="1247" w:hanging="1247"/>
        <w:rPr>
          <w:b/>
          <w:color w:val="FF0000"/>
        </w:rPr>
      </w:pPr>
    </w:p>
    <w:p w14:paraId="45BB64D7" w14:textId="7C3F0E11" w:rsidR="003F6101" w:rsidRPr="00607910" w:rsidRDefault="003F6101" w:rsidP="00607910">
      <w:pPr>
        <w:spacing w:line="28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---einde---</w:t>
      </w:r>
    </w:p>
    <w:sectPr w:rsidR="003F6101" w:rsidRPr="00607910" w:rsidSect="00C0484E">
      <w:headerReference w:type="default" r:id="rId9"/>
      <w:pgSz w:w="16838" w:h="11906" w:orient="landscape" w:code="9"/>
      <w:pgMar w:top="1758" w:right="1810" w:bottom="1644" w:left="1531" w:header="709" w:footer="73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A895DE" w15:done="0"/>
  <w15:commentEx w15:paraId="1C429AD9" w15:done="0"/>
  <w15:commentEx w15:paraId="62B1CAD6" w15:done="0"/>
  <w15:commentEx w15:paraId="3226E741" w15:done="0"/>
  <w15:commentEx w15:paraId="7044DF9A" w15:done="0"/>
  <w15:commentEx w15:paraId="578CA2B4" w15:done="0"/>
  <w15:commentEx w15:paraId="2E3D1236" w15:done="0"/>
  <w15:commentEx w15:paraId="084BF76B" w15:done="0"/>
  <w15:commentEx w15:paraId="2B1217F9" w15:done="0"/>
  <w15:commentEx w15:paraId="6FECDE87" w15:done="0"/>
  <w15:commentEx w15:paraId="6B597E2D" w15:done="0"/>
  <w15:commentEx w15:paraId="75A59CC2" w15:done="0"/>
  <w15:commentEx w15:paraId="75039358" w15:done="0"/>
  <w15:commentEx w15:paraId="4AC1407E" w15:done="0"/>
  <w15:commentEx w15:paraId="7CA74723" w15:done="0"/>
  <w15:commentEx w15:paraId="68702529" w15:done="0"/>
  <w15:commentEx w15:paraId="3BE4A42E" w15:done="0"/>
  <w15:commentEx w15:paraId="14FAA7BC" w15:done="0"/>
  <w15:commentEx w15:paraId="2374538E" w15:done="0"/>
  <w15:commentEx w15:paraId="19C52158" w15:done="0"/>
  <w15:commentEx w15:paraId="32D5701D" w15:done="0"/>
  <w15:commentEx w15:paraId="5059A104" w15:done="0"/>
  <w15:commentEx w15:paraId="1C2EF680" w15:done="0"/>
  <w15:commentEx w15:paraId="7F44C6BF" w15:done="0"/>
  <w15:commentEx w15:paraId="16A8507D" w15:done="0"/>
  <w15:commentEx w15:paraId="3F2C0C1A" w15:done="0"/>
  <w15:commentEx w15:paraId="17D90D33" w15:done="0"/>
  <w15:commentEx w15:paraId="0392DBF8" w15:done="0"/>
  <w15:commentEx w15:paraId="7C3B3DAC" w15:done="0"/>
  <w15:commentEx w15:paraId="15ADBBB0" w15:done="0"/>
  <w15:commentEx w15:paraId="5730AD5D" w15:done="0"/>
  <w15:commentEx w15:paraId="28ACC2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A895DE" w16cid:durableId="2136FA16"/>
  <w16cid:commentId w16cid:paraId="1C429AD9" w16cid:durableId="213ED9F9"/>
  <w16cid:commentId w16cid:paraId="62B1CAD6" w16cid:durableId="213ED9FA"/>
  <w16cid:commentId w16cid:paraId="3226E741" w16cid:durableId="213ED9FB"/>
  <w16cid:commentId w16cid:paraId="7044DF9A" w16cid:durableId="213F2D24"/>
  <w16cid:commentId w16cid:paraId="578CA2B4" w16cid:durableId="213ED9FD"/>
  <w16cid:commentId w16cid:paraId="2E3D1236" w16cid:durableId="2136FA2A"/>
  <w16cid:commentId w16cid:paraId="084BF76B" w16cid:durableId="213EDA03"/>
  <w16cid:commentId w16cid:paraId="2B1217F9" w16cid:durableId="213EDA05"/>
  <w16cid:commentId w16cid:paraId="6FECDE87" w16cid:durableId="2136FA34"/>
  <w16cid:commentId w16cid:paraId="6B597E2D" w16cid:durableId="213EDA07"/>
  <w16cid:commentId w16cid:paraId="75A59CC2" w16cid:durableId="213EDA08"/>
  <w16cid:commentId w16cid:paraId="75039358" w16cid:durableId="213EDA09"/>
  <w16cid:commentId w16cid:paraId="4AC1407E" w16cid:durableId="213EDA0A"/>
  <w16cid:commentId w16cid:paraId="7CA74723" w16cid:durableId="213EDA0B"/>
  <w16cid:commentId w16cid:paraId="68702529" w16cid:durableId="213EDA0C"/>
  <w16cid:commentId w16cid:paraId="3BE4A42E" w16cid:durableId="213EDA0D"/>
  <w16cid:commentId w16cid:paraId="14FAA7BC" w16cid:durableId="213EDA0E"/>
  <w16cid:commentId w16cid:paraId="2374538E" w16cid:durableId="213EDA0F"/>
  <w16cid:commentId w16cid:paraId="19C52158" w16cid:durableId="213EDA10"/>
  <w16cid:commentId w16cid:paraId="32D5701D" w16cid:durableId="213EDA11"/>
  <w16cid:commentId w16cid:paraId="5059A104" w16cid:durableId="213EDA12"/>
  <w16cid:commentId w16cid:paraId="1C2EF680" w16cid:durableId="2136FA52"/>
  <w16cid:commentId w16cid:paraId="7F44C6BF" w16cid:durableId="213EDA14"/>
  <w16cid:commentId w16cid:paraId="16A8507D" w16cid:durableId="213EDA15"/>
  <w16cid:commentId w16cid:paraId="3F2C0C1A" w16cid:durableId="2136FA55"/>
  <w16cid:commentId w16cid:paraId="17D90D33" w16cid:durableId="2136FA56"/>
  <w16cid:commentId w16cid:paraId="0392DBF8" w16cid:durableId="213EDA1B"/>
  <w16cid:commentId w16cid:paraId="7C3B3DAC" w16cid:durableId="213EDA1C"/>
  <w16cid:commentId w16cid:paraId="15ADBBB0" w16cid:durableId="213EDA1D"/>
  <w16cid:commentId w16cid:paraId="5730AD5D" w16cid:durableId="213EDA1E"/>
  <w16cid:commentId w16cid:paraId="28ACC2A3" w16cid:durableId="213EDA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664EA" w14:textId="77777777" w:rsidR="00C0484E" w:rsidRDefault="00C0484E">
      <w:pPr>
        <w:spacing w:line="240" w:lineRule="auto"/>
      </w:pPr>
      <w:r>
        <w:separator/>
      </w:r>
    </w:p>
  </w:endnote>
  <w:endnote w:type="continuationSeparator" w:id="0">
    <w:p w14:paraId="088BBF5E" w14:textId="77777777" w:rsidR="00C0484E" w:rsidRDefault="00C0484E">
      <w:pPr>
        <w:spacing w:line="240" w:lineRule="auto"/>
      </w:pPr>
      <w:r>
        <w:continuationSeparator/>
      </w:r>
    </w:p>
  </w:endnote>
  <w:endnote w:type="continuationNotice" w:id="1">
    <w:p w14:paraId="5379E4E1" w14:textId="77777777" w:rsidR="00C0484E" w:rsidRDefault="00C048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955CB" w14:textId="77777777" w:rsidR="00C0484E" w:rsidRDefault="00C0484E">
      <w:pPr>
        <w:spacing w:line="240" w:lineRule="auto"/>
      </w:pPr>
      <w:r>
        <w:separator/>
      </w:r>
    </w:p>
  </w:footnote>
  <w:footnote w:type="continuationSeparator" w:id="0">
    <w:p w14:paraId="2E7E924B" w14:textId="77777777" w:rsidR="00C0484E" w:rsidRDefault="00C0484E">
      <w:pPr>
        <w:spacing w:line="240" w:lineRule="auto"/>
      </w:pPr>
      <w:r>
        <w:continuationSeparator/>
      </w:r>
    </w:p>
  </w:footnote>
  <w:footnote w:type="continuationNotice" w:id="1">
    <w:p w14:paraId="65264B88" w14:textId="77777777" w:rsidR="00C0484E" w:rsidRDefault="00C048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C0484E" w14:paraId="2C47697C" w14:textId="77777777" w:rsidTr="00FE58B6">
      <w:trPr>
        <w:trHeight w:val="180"/>
      </w:trPr>
      <w:tc>
        <w:tcPr>
          <w:tcW w:w="902" w:type="dxa"/>
        </w:tcPr>
        <w:p w14:paraId="4B29129C" w14:textId="77777777" w:rsidR="00C0484E" w:rsidRDefault="00C0484E" w:rsidP="00B02754">
          <w:pPr>
            <w:pStyle w:val="Koptekst"/>
          </w:pPr>
        </w:p>
      </w:tc>
      <w:tc>
        <w:tcPr>
          <w:tcW w:w="6498" w:type="dxa"/>
        </w:tcPr>
        <w:p w14:paraId="01BBC81D" w14:textId="77777777" w:rsidR="00C0484E" w:rsidRPr="00FE58B6" w:rsidRDefault="00C0484E" w:rsidP="00B02754">
          <w:pPr>
            <w:pStyle w:val="Koptekst"/>
          </w:pPr>
          <w:r w:rsidRPr="00FE58B6">
            <w:t>Gemeente Amsterdam</w:t>
          </w:r>
        </w:p>
      </w:tc>
      <w:tc>
        <w:tcPr>
          <w:tcW w:w="2063" w:type="dxa"/>
        </w:tcPr>
        <w:p w14:paraId="1BF8A10E" w14:textId="6AB1FA14" w:rsidR="00C0484E" w:rsidRPr="00A079DA" w:rsidRDefault="00C0484E" w:rsidP="00A724A2">
          <w:pPr>
            <w:pStyle w:val="Koptekst"/>
          </w:pPr>
          <w:r>
            <w:t>19-05-2020</w:t>
          </w:r>
        </w:p>
      </w:tc>
    </w:tr>
    <w:tr w:rsidR="00C0484E" w14:paraId="32514B9E" w14:textId="77777777" w:rsidTr="00FE58B6">
      <w:trPr>
        <w:trHeight w:val="233"/>
      </w:trPr>
      <w:tc>
        <w:tcPr>
          <w:tcW w:w="902" w:type="dxa"/>
        </w:tcPr>
        <w:p w14:paraId="4AA68AE5" w14:textId="77777777" w:rsidR="00C0484E" w:rsidRPr="00635DBC" w:rsidRDefault="00C0484E" w:rsidP="00B02754">
          <w:pPr>
            <w:pStyle w:val="Koptekst"/>
          </w:pPr>
        </w:p>
      </w:tc>
      <w:tc>
        <w:tcPr>
          <w:tcW w:w="6498" w:type="dxa"/>
        </w:tcPr>
        <w:p w14:paraId="5BEA3B6C" w14:textId="212D4181" w:rsidR="00C0484E" w:rsidRDefault="00D42887" w:rsidP="00FE58B6">
          <w:pPr>
            <w:rPr>
              <w:bCs/>
              <w:sz w:val="17"/>
            </w:rPr>
          </w:pPr>
          <w:r>
            <w:rPr>
              <w:bCs/>
              <w:sz w:val="17"/>
            </w:rPr>
            <w:t xml:space="preserve">Vragenlijst </w:t>
          </w:r>
          <w:r w:rsidR="00830ACF">
            <w:rPr>
              <w:bCs/>
              <w:sz w:val="17"/>
            </w:rPr>
            <w:t>Markttoets</w:t>
          </w:r>
        </w:p>
        <w:p w14:paraId="722B4CA7" w14:textId="3ABA2E0B" w:rsidR="00C0484E" w:rsidRDefault="00C0484E" w:rsidP="00FE58B6">
          <w:pPr>
            <w:rPr>
              <w:bCs/>
              <w:sz w:val="17"/>
            </w:rPr>
          </w:pPr>
          <w:r>
            <w:rPr>
              <w:bCs/>
              <w:sz w:val="17"/>
            </w:rPr>
            <w:t>Vernieuwing Berlagebrug</w:t>
          </w:r>
        </w:p>
        <w:p w14:paraId="02289E3B" w14:textId="77777777" w:rsidR="00C0484E" w:rsidRPr="00FE58B6" w:rsidRDefault="00C0484E" w:rsidP="00D70C8A"/>
      </w:tc>
      <w:tc>
        <w:tcPr>
          <w:tcW w:w="2063" w:type="dxa"/>
        </w:tcPr>
        <w:p w14:paraId="6562D4CA" w14:textId="77777777" w:rsidR="00C0484E" w:rsidRDefault="00C0484E" w:rsidP="00B02754">
          <w:pPr>
            <w:pStyle w:val="Koptekst"/>
            <w:rPr>
              <w:noProof/>
            </w:rPr>
          </w:pPr>
        </w:p>
        <w:p w14:paraId="6B4ADEC6" w14:textId="77777777" w:rsidR="00C0484E" w:rsidRPr="00542A36" w:rsidRDefault="00C0484E" w:rsidP="00B02754">
          <w:pPr>
            <w:pStyle w:val="Koptekst"/>
            <w:rPr>
              <w:noProof/>
            </w:rPr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990572">
            <w:rPr>
              <w:noProof/>
            </w:rPr>
            <w:t>3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990572">
            <w:rPr>
              <w:noProof/>
            </w:rPr>
            <w:t>3</w:t>
          </w:r>
          <w:r w:rsidRPr="00542A36">
            <w:rPr>
              <w:noProof/>
            </w:rPr>
            <w:fldChar w:fldCharType="end"/>
          </w:r>
        </w:p>
      </w:tc>
    </w:tr>
  </w:tbl>
  <w:p w14:paraId="73CEB65A" w14:textId="77777777" w:rsidR="00C0484E" w:rsidRPr="00B02754" w:rsidRDefault="00C0484E" w:rsidP="00B02754">
    <w:pPr>
      <w:pStyle w:val="Koptekst"/>
    </w:pPr>
  </w:p>
  <w:p w14:paraId="5C367F3F" w14:textId="77777777" w:rsidR="00C0484E" w:rsidRDefault="00C048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800CF186"/>
    <w:lvl w:ilvl="0">
      <w:start w:val="1"/>
      <w:numFmt w:val="bullet"/>
      <w:pStyle w:val="Lijstopsomteken"/>
      <w:lvlText w:val=""/>
      <w:lvlJc w:val="left"/>
      <w:pPr>
        <w:ind w:left="360" w:hanging="360"/>
      </w:pPr>
      <w:rPr>
        <w:rFonts w:ascii="Wingdings 2" w:hAnsi="Wingdings 2" w:hint="default"/>
      </w:rPr>
    </w:lvl>
  </w:abstractNum>
  <w:abstractNum w:abstractNumId="10">
    <w:nsid w:val="07015225"/>
    <w:multiLevelType w:val="hybridMultilevel"/>
    <w:tmpl w:val="17707E70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2">
    <w:nsid w:val="12E7596A"/>
    <w:multiLevelType w:val="hybridMultilevel"/>
    <w:tmpl w:val="20F2243C"/>
    <w:lvl w:ilvl="0" w:tplc="B400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CC5AFF"/>
    <w:multiLevelType w:val="hybridMultilevel"/>
    <w:tmpl w:val="58A2B0EA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F8B463F"/>
    <w:multiLevelType w:val="multilevel"/>
    <w:tmpl w:val="6A8274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FEA7B3B"/>
    <w:multiLevelType w:val="hybridMultilevel"/>
    <w:tmpl w:val="C7AEEE86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6E51F4"/>
    <w:multiLevelType w:val="hybridMultilevel"/>
    <w:tmpl w:val="A5680444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AA07277"/>
    <w:multiLevelType w:val="hybridMultilevel"/>
    <w:tmpl w:val="1C2AB7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E5482D"/>
    <w:multiLevelType w:val="hybridMultilevel"/>
    <w:tmpl w:val="71A07E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0F2F3A"/>
    <w:multiLevelType w:val="hybridMultilevel"/>
    <w:tmpl w:val="0A047D38"/>
    <w:lvl w:ilvl="0" w:tplc="B400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8540CF"/>
    <w:multiLevelType w:val="hybridMultilevel"/>
    <w:tmpl w:val="1C58B17A"/>
    <w:lvl w:ilvl="0" w:tplc="B400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 w:themeColor="text2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E6666D"/>
    <w:multiLevelType w:val="multilevel"/>
    <w:tmpl w:val="6DA8484E"/>
    <w:lvl w:ilvl="0">
      <w:start w:val="1"/>
      <w:numFmt w:val="decimal"/>
      <w:pStyle w:val="OpsommingCijfers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˗"/>
      <w:lvlJc w:val="left"/>
      <w:pPr>
        <w:ind w:left="454" w:hanging="227"/>
      </w:pPr>
      <w:rPr>
        <w:rFonts w:ascii="Corbel" w:hAnsi="Corbel" w:hint="default"/>
        <w:color w:val="auto"/>
        <w:sz w:val="21"/>
      </w:rPr>
    </w:lvl>
    <w:lvl w:ilvl="2">
      <w:start w:val="1"/>
      <w:numFmt w:val="bullet"/>
      <w:lvlText w:val="˗"/>
      <w:lvlJc w:val="left"/>
      <w:pPr>
        <w:ind w:left="681" w:hanging="227"/>
      </w:pPr>
      <w:rPr>
        <w:rFonts w:ascii="Corbel" w:hAnsi="Corbel" w:hint="default"/>
        <w:color w:val="auto"/>
      </w:rPr>
    </w:lvl>
    <w:lvl w:ilvl="3">
      <w:start w:val="1"/>
      <w:numFmt w:val="bullet"/>
      <w:lvlText w:val="˗"/>
      <w:lvlJc w:val="left"/>
      <w:pPr>
        <w:ind w:left="908" w:hanging="227"/>
      </w:pPr>
      <w:rPr>
        <w:rFonts w:ascii="Corbel" w:hAnsi="Corbel" w:hint="default"/>
        <w:color w:val="auto"/>
      </w:rPr>
    </w:lvl>
    <w:lvl w:ilvl="4">
      <w:start w:val="1"/>
      <w:numFmt w:val="bullet"/>
      <w:lvlText w:val="˗"/>
      <w:lvlJc w:val="left"/>
      <w:pPr>
        <w:ind w:left="1135" w:hanging="227"/>
      </w:pPr>
      <w:rPr>
        <w:rFonts w:ascii="Corbel" w:hAnsi="Corbel" w:hint="default"/>
        <w:color w:val="auto"/>
      </w:rPr>
    </w:lvl>
    <w:lvl w:ilvl="5">
      <w:start w:val="1"/>
      <w:numFmt w:val="bullet"/>
      <w:lvlText w:val="˗"/>
      <w:lvlJc w:val="left"/>
      <w:pPr>
        <w:ind w:left="1362" w:hanging="227"/>
      </w:pPr>
      <w:rPr>
        <w:rFonts w:ascii="Corbel" w:hAnsi="Corbel" w:hint="default"/>
        <w:color w:val="auto"/>
      </w:rPr>
    </w:lvl>
    <w:lvl w:ilvl="6">
      <w:start w:val="1"/>
      <w:numFmt w:val="bullet"/>
      <w:lvlText w:val="˗"/>
      <w:lvlJc w:val="left"/>
      <w:pPr>
        <w:ind w:left="1589" w:hanging="227"/>
      </w:pPr>
      <w:rPr>
        <w:rFonts w:ascii="Corbel" w:hAnsi="Corbel" w:hint="default"/>
        <w:color w:val="auto"/>
      </w:rPr>
    </w:lvl>
    <w:lvl w:ilvl="7">
      <w:start w:val="1"/>
      <w:numFmt w:val="bullet"/>
      <w:lvlText w:val="˗"/>
      <w:lvlJc w:val="left"/>
      <w:pPr>
        <w:ind w:left="1816" w:hanging="227"/>
      </w:pPr>
      <w:rPr>
        <w:rFonts w:ascii="Corbel" w:hAnsi="Corbel" w:hint="default"/>
        <w:color w:val="auto"/>
      </w:rPr>
    </w:lvl>
    <w:lvl w:ilvl="8">
      <w:start w:val="1"/>
      <w:numFmt w:val="bullet"/>
      <w:lvlText w:val="˗"/>
      <w:lvlJc w:val="left"/>
      <w:pPr>
        <w:ind w:left="2043" w:hanging="227"/>
      </w:pPr>
      <w:rPr>
        <w:rFonts w:ascii="Corbel" w:hAnsi="Corbel" w:hint="default"/>
        <w:color w:val="auto"/>
      </w:rPr>
    </w:lvl>
  </w:abstractNum>
  <w:abstractNum w:abstractNumId="22">
    <w:nsid w:val="4B181A80"/>
    <w:multiLevelType w:val="hybridMultilevel"/>
    <w:tmpl w:val="9692C96C"/>
    <w:lvl w:ilvl="0" w:tplc="B400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 w:themeColor="text2"/>
      </w:rPr>
    </w:lvl>
    <w:lvl w:ilvl="1" w:tplc="CFF68C24">
      <w:numFmt w:val="bullet"/>
      <w:lvlText w:val="-"/>
      <w:lvlJc w:val="left"/>
      <w:pPr>
        <w:ind w:left="1353" w:hanging="705"/>
      </w:pPr>
      <w:rPr>
        <w:rFonts w:ascii="Corbel" w:eastAsia="Calibri" w:hAnsi="Corbel" w:cs="Times New Roman" w:hint="default"/>
      </w:rPr>
    </w:lvl>
    <w:lvl w:ilvl="2" w:tplc="0413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3">
    <w:nsid w:val="4C773F07"/>
    <w:multiLevelType w:val="hybridMultilevel"/>
    <w:tmpl w:val="5394D22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B56587"/>
    <w:multiLevelType w:val="multilevel"/>
    <w:tmpl w:val="957E96C6"/>
    <w:lvl w:ilvl="0">
      <w:start w:val="1"/>
      <w:numFmt w:val="decimal"/>
      <w:pStyle w:val="Titel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>
    <w:nsid w:val="561947E7"/>
    <w:multiLevelType w:val="hybridMultilevel"/>
    <w:tmpl w:val="7DA0FA8C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97F1BB0"/>
    <w:multiLevelType w:val="hybridMultilevel"/>
    <w:tmpl w:val="C5E2FD04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A2B64FD"/>
    <w:multiLevelType w:val="hybridMultilevel"/>
    <w:tmpl w:val="1366A03A"/>
    <w:lvl w:ilvl="0" w:tplc="B400EF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 w:themeColor="text2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9642D0"/>
    <w:multiLevelType w:val="hybridMultilevel"/>
    <w:tmpl w:val="D0E214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77A0F"/>
    <w:multiLevelType w:val="hybridMultilevel"/>
    <w:tmpl w:val="B978A2BA"/>
    <w:lvl w:ilvl="0" w:tplc="B400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 w:themeColor="text2"/>
      </w:rPr>
    </w:lvl>
    <w:lvl w:ilvl="1" w:tplc="B400EFB2">
      <w:start w:val="1"/>
      <w:numFmt w:val="bullet"/>
      <w:lvlText w:val=""/>
      <w:lvlJc w:val="left"/>
      <w:pPr>
        <w:ind w:left="1353" w:hanging="705"/>
      </w:pPr>
      <w:rPr>
        <w:rFonts w:ascii="Symbol" w:hAnsi="Symbol" w:hint="default"/>
        <w:color w:val="FF0000" w:themeColor="text2"/>
      </w:rPr>
    </w:lvl>
    <w:lvl w:ilvl="2" w:tplc="0413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0">
    <w:nsid w:val="74BD3C4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53B1D11"/>
    <w:multiLevelType w:val="hybridMultilevel"/>
    <w:tmpl w:val="78A24C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D967A2"/>
    <w:multiLevelType w:val="multilevel"/>
    <w:tmpl w:val="11820498"/>
    <w:lvl w:ilvl="0">
      <w:start w:val="1"/>
      <w:numFmt w:val="bullet"/>
      <w:pStyle w:val="OpsommingTeken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33">
    <w:nsid w:val="7C410D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35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0"/>
  </w:num>
  <w:num w:numId="14">
    <w:abstractNumId w:val="34"/>
  </w:num>
  <w:num w:numId="15">
    <w:abstractNumId w:val="24"/>
  </w:num>
  <w:num w:numId="16">
    <w:abstractNumId w:val="33"/>
  </w:num>
  <w:num w:numId="17">
    <w:abstractNumId w:val="14"/>
  </w:num>
  <w:num w:numId="18">
    <w:abstractNumId w:val="16"/>
  </w:num>
  <w:num w:numId="19">
    <w:abstractNumId w:val="29"/>
  </w:num>
  <w:num w:numId="20">
    <w:abstractNumId w:val="22"/>
  </w:num>
  <w:num w:numId="21">
    <w:abstractNumId w:val="19"/>
  </w:num>
  <w:num w:numId="22">
    <w:abstractNumId w:val="13"/>
  </w:num>
  <w:num w:numId="23">
    <w:abstractNumId w:val="15"/>
  </w:num>
  <w:num w:numId="24">
    <w:abstractNumId w:val="12"/>
  </w:num>
  <w:num w:numId="25">
    <w:abstractNumId w:val="10"/>
  </w:num>
  <w:num w:numId="26">
    <w:abstractNumId w:val="28"/>
  </w:num>
  <w:num w:numId="27">
    <w:abstractNumId w:val="26"/>
  </w:num>
  <w:num w:numId="28">
    <w:abstractNumId w:val="27"/>
  </w:num>
  <w:num w:numId="29">
    <w:abstractNumId w:val="20"/>
  </w:num>
  <w:num w:numId="30">
    <w:abstractNumId w:val="25"/>
  </w:num>
  <w:num w:numId="31">
    <w:abstractNumId w:val="23"/>
  </w:num>
  <w:num w:numId="32">
    <w:abstractNumId w:val="17"/>
  </w:num>
  <w:num w:numId="33">
    <w:abstractNumId w:val="18"/>
  </w:num>
  <w:num w:numId="34">
    <w:abstractNumId w:val="31"/>
  </w:num>
  <w:num w:numId="35">
    <w:abstractNumId w:val="35"/>
  </w:num>
  <w:num w:numId="3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1601" w:allStyles="1" w:customStyles="0" w:latentStyles="0" w:stylesInUse="0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BF"/>
    <w:rsid w:val="00000D9B"/>
    <w:rsid w:val="00001B59"/>
    <w:rsid w:val="00001C01"/>
    <w:rsid w:val="00002784"/>
    <w:rsid w:val="00002959"/>
    <w:rsid w:val="00003B9E"/>
    <w:rsid w:val="000066DD"/>
    <w:rsid w:val="00007131"/>
    <w:rsid w:val="00010363"/>
    <w:rsid w:val="00010C1B"/>
    <w:rsid w:val="000119F4"/>
    <w:rsid w:val="0001217E"/>
    <w:rsid w:val="000134EE"/>
    <w:rsid w:val="00014847"/>
    <w:rsid w:val="000170E5"/>
    <w:rsid w:val="000203FF"/>
    <w:rsid w:val="000214F2"/>
    <w:rsid w:val="000234B8"/>
    <w:rsid w:val="00024572"/>
    <w:rsid w:val="00024A8F"/>
    <w:rsid w:val="0002674C"/>
    <w:rsid w:val="000300E6"/>
    <w:rsid w:val="00031D8C"/>
    <w:rsid w:val="00032B8A"/>
    <w:rsid w:val="000336DA"/>
    <w:rsid w:val="00034CCB"/>
    <w:rsid w:val="0003620A"/>
    <w:rsid w:val="00036611"/>
    <w:rsid w:val="00041671"/>
    <w:rsid w:val="000437DB"/>
    <w:rsid w:val="00043AC5"/>
    <w:rsid w:val="00044507"/>
    <w:rsid w:val="000449B9"/>
    <w:rsid w:val="00045B77"/>
    <w:rsid w:val="000463D1"/>
    <w:rsid w:val="00047416"/>
    <w:rsid w:val="000476E4"/>
    <w:rsid w:val="00050E00"/>
    <w:rsid w:val="00051047"/>
    <w:rsid w:val="00053D22"/>
    <w:rsid w:val="000540DD"/>
    <w:rsid w:val="00055D58"/>
    <w:rsid w:val="00056733"/>
    <w:rsid w:val="00061EF3"/>
    <w:rsid w:val="00062581"/>
    <w:rsid w:val="00062B4B"/>
    <w:rsid w:val="00065517"/>
    <w:rsid w:val="000704D0"/>
    <w:rsid w:val="00070921"/>
    <w:rsid w:val="0007173C"/>
    <w:rsid w:val="000725D8"/>
    <w:rsid w:val="00072746"/>
    <w:rsid w:val="00072990"/>
    <w:rsid w:val="00073269"/>
    <w:rsid w:val="00073439"/>
    <w:rsid w:val="00074DD0"/>
    <w:rsid w:val="00075C84"/>
    <w:rsid w:val="00076ADC"/>
    <w:rsid w:val="00080CDA"/>
    <w:rsid w:val="000831E1"/>
    <w:rsid w:val="000835DE"/>
    <w:rsid w:val="00083602"/>
    <w:rsid w:val="000863C6"/>
    <w:rsid w:val="00087214"/>
    <w:rsid w:val="000914BE"/>
    <w:rsid w:val="00092AC4"/>
    <w:rsid w:val="000930C7"/>
    <w:rsid w:val="00093280"/>
    <w:rsid w:val="0009337F"/>
    <w:rsid w:val="00095149"/>
    <w:rsid w:val="00096FDF"/>
    <w:rsid w:val="00097381"/>
    <w:rsid w:val="000A1ABC"/>
    <w:rsid w:val="000A2EEA"/>
    <w:rsid w:val="000A307C"/>
    <w:rsid w:val="000A40A7"/>
    <w:rsid w:val="000A5DBE"/>
    <w:rsid w:val="000A66C4"/>
    <w:rsid w:val="000B0CED"/>
    <w:rsid w:val="000B2D98"/>
    <w:rsid w:val="000B3CDD"/>
    <w:rsid w:val="000B637F"/>
    <w:rsid w:val="000B7C1A"/>
    <w:rsid w:val="000C12E9"/>
    <w:rsid w:val="000C1D53"/>
    <w:rsid w:val="000C21FA"/>
    <w:rsid w:val="000C2972"/>
    <w:rsid w:val="000C2D35"/>
    <w:rsid w:val="000C2F96"/>
    <w:rsid w:val="000C347C"/>
    <w:rsid w:val="000C37F8"/>
    <w:rsid w:val="000C775A"/>
    <w:rsid w:val="000D0F01"/>
    <w:rsid w:val="000D277F"/>
    <w:rsid w:val="000D2850"/>
    <w:rsid w:val="000D29A7"/>
    <w:rsid w:val="000D57DD"/>
    <w:rsid w:val="000D5D31"/>
    <w:rsid w:val="000D6CD8"/>
    <w:rsid w:val="000D6F6D"/>
    <w:rsid w:val="000D7508"/>
    <w:rsid w:val="000E0AE4"/>
    <w:rsid w:val="000E44AD"/>
    <w:rsid w:val="000E4C7C"/>
    <w:rsid w:val="000E5CB8"/>
    <w:rsid w:val="000E641A"/>
    <w:rsid w:val="000E6FA0"/>
    <w:rsid w:val="000F55E4"/>
    <w:rsid w:val="000F72A3"/>
    <w:rsid w:val="00101777"/>
    <w:rsid w:val="00102279"/>
    <w:rsid w:val="0010232F"/>
    <w:rsid w:val="001031CF"/>
    <w:rsid w:val="00103413"/>
    <w:rsid w:val="00103C79"/>
    <w:rsid w:val="001049AE"/>
    <w:rsid w:val="00106C35"/>
    <w:rsid w:val="00110804"/>
    <w:rsid w:val="00111B93"/>
    <w:rsid w:val="001123B8"/>
    <w:rsid w:val="00112CDE"/>
    <w:rsid w:val="0011565D"/>
    <w:rsid w:val="001206C1"/>
    <w:rsid w:val="001215D2"/>
    <w:rsid w:val="001225BF"/>
    <w:rsid w:val="00123D26"/>
    <w:rsid w:val="00125D81"/>
    <w:rsid w:val="00131C02"/>
    <w:rsid w:val="00132D6B"/>
    <w:rsid w:val="00141177"/>
    <w:rsid w:val="001431B1"/>
    <w:rsid w:val="00147BAA"/>
    <w:rsid w:val="00152607"/>
    <w:rsid w:val="00153848"/>
    <w:rsid w:val="0015488C"/>
    <w:rsid w:val="0016078C"/>
    <w:rsid w:val="001631AF"/>
    <w:rsid w:val="00163446"/>
    <w:rsid w:val="00164C61"/>
    <w:rsid w:val="0016774C"/>
    <w:rsid w:val="00170270"/>
    <w:rsid w:val="0017184E"/>
    <w:rsid w:val="0017690E"/>
    <w:rsid w:val="00177876"/>
    <w:rsid w:val="00180802"/>
    <w:rsid w:val="00181237"/>
    <w:rsid w:val="001813EA"/>
    <w:rsid w:val="00182410"/>
    <w:rsid w:val="00182C82"/>
    <w:rsid w:val="001841D5"/>
    <w:rsid w:val="00186D06"/>
    <w:rsid w:val="00190005"/>
    <w:rsid w:val="0019032A"/>
    <w:rsid w:val="00190CAC"/>
    <w:rsid w:val="00193C19"/>
    <w:rsid w:val="00193E51"/>
    <w:rsid w:val="001941FF"/>
    <w:rsid w:val="001961C8"/>
    <w:rsid w:val="00197027"/>
    <w:rsid w:val="00197CCF"/>
    <w:rsid w:val="001A0A84"/>
    <w:rsid w:val="001A1B76"/>
    <w:rsid w:val="001A36B2"/>
    <w:rsid w:val="001A4B00"/>
    <w:rsid w:val="001A5DCD"/>
    <w:rsid w:val="001A6575"/>
    <w:rsid w:val="001A6751"/>
    <w:rsid w:val="001B4D62"/>
    <w:rsid w:val="001B6807"/>
    <w:rsid w:val="001C0F71"/>
    <w:rsid w:val="001C44EF"/>
    <w:rsid w:val="001C52A8"/>
    <w:rsid w:val="001C7E9C"/>
    <w:rsid w:val="001D071D"/>
    <w:rsid w:val="001D2A50"/>
    <w:rsid w:val="001D2E21"/>
    <w:rsid w:val="001D4BFE"/>
    <w:rsid w:val="001D4CBE"/>
    <w:rsid w:val="001D545C"/>
    <w:rsid w:val="001D5E1B"/>
    <w:rsid w:val="001D5F81"/>
    <w:rsid w:val="001D603C"/>
    <w:rsid w:val="001D689E"/>
    <w:rsid w:val="001D6B93"/>
    <w:rsid w:val="001D72C9"/>
    <w:rsid w:val="001E27BF"/>
    <w:rsid w:val="001E2FD7"/>
    <w:rsid w:val="001E3A4A"/>
    <w:rsid w:val="001E626E"/>
    <w:rsid w:val="001E7551"/>
    <w:rsid w:val="001E7A8F"/>
    <w:rsid w:val="001F076F"/>
    <w:rsid w:val="001F0AC9"/>
    <w:rsid w:val="001F16F5"/>
    <w:rsid w:val="001F243A"/>
    <w:rsid w:val="001F3CE8"/>
    <w:rsid w:val="001F4CE5"/>
    <w:rsid w:val="001F4FB5"/>
    <w:rsid w:val="001F5D91"/>
    <w:rsid w:val="001F5DD4"/>
    <w:rsid w:val="001F5E8E"/>
    <w:rsid w:val="001F6F07"/>
    <w:rsid w:val="001F7591"/>
    <w:rsid w:val="002013A4"/>
    <w:rsid w:val="00201AFC"/>
    <w:rsid w:val="00201EFB"/>
    <w:rsid w:val="00203F2D"/>
    <w:rsid w:val="00205D81"/>
    <w:rsid w:val="00205FCF"/>
    <w:rsid w:val="002069D4"/>
    <w:rsid w:val="0020740B"/>
    <w:rsid w:val="002076F6"/>
    <w:rsid w:val="00212D91"/>
    <w:rsid w:val="00214236"/>
    <w:rsid w:val="00215DCE"/>
    <w:rsid w:val="002167F3"/>
    <w:rsid w:val="00223790"/>
    <w:rsid w:val="00223F79"/>
    <w:rsid w:val="00235ED1"/>
    <w:rsid w:val="00237374"/>
    <w:rsid w:val="00240149"/>
    <w:rsid w:val="002409DA"/>
    <w:rsid w:val="00244AD2"/>
    <w:rsid w:val="00246F6C"/>
    <w:rsid w:val="00251049"/>
    <w:rsid w:val="0025172D"/>
    <w:rsid w:val="00253ECE"/>
    <w:rsid w:val="00254A91"/>
    <w:rsid w:val="00254B21"/>
    <w:rsid w:val="002558C2"/>
    <w:rsid w:val="002565CA"/>
    <w:rsid w:val="00257B8A"/>
    <w:rsid w:val="00260111"/>
    <w:rsid w:val="002630B1"/>
    <w:rsid w:val="00264A97"/>
    <w:rsid w:val="0026504B"/>
    <w:rsid w:val="00270261"/>
    <w:rsid w:val="00270516"/>
    <w:rsid w:val="00274CF3"/>
    <w:rsid w:val="0027692C"/>
    <w:rsid w:val="00276A64"/>
    <w:rsid w:val="00277774"/>
    <w:rsid w:val="0028189E"/>
    <w:rsid w:val="0028530D"/>
    <w:rsid w:val="002855A9"/>
    <w:rsid w:val="00291B1D"/>
    <w:rsid w:val="00293AD9"/>
    <w:rsid w:val="00293BBE"/>
    <w:rsid w:val="00293F1E"/>
    <w:rsid w:val="002A157B"/>
    <w:rsid w:val="002A4F3D"/>
    <w:rsid w:val="002A4F89"/>
    <w:rsid w:val="002A5364"/>
    <w:rsid w:val="002B2106"/>
    <w:rsid w:val="002B233A"/>
    <w:rsid w:val="002B26C9"/>
    <w:rsid w:val="002B3C67"/>
    <w:rsid w:val="002B7FC7"/>
    <w:rsid w:val="002C020C"/>
    <w:rsid w:val="002C1D23"/>
    <w:rsid w:val="002C43B9"/>
    <w:rsid w:val="002C48E5"/>
    <w:rsid w:val="002C63D1"/>
    <w:rsid w:val="002D021B"/>
    <w:rsid w:val="002D0E55"/>
    <w:rsid w:val="002D0EB9"/>
    <w:rsid w:val="002D2EFA"/>
    <w:rsid w:val="002D3A83"/>
    <w:rsid w:val="002D3BCD"/>
    <w:rsid w:val="002D3E58"/>
    <w:rsid w:val="002D470C"/>
    <w:rsid w:val="002D522C"/>
    <w:rsid w:val="002E21E5"/>
    <w:rsid w:val="002E3CF0"/>
    <w:rsid w:val="002E4DA3"/>
    <w:rsid w:val="002E5469"/>
    <w:rsid w:val="002E77AD"/>
    <w:rsid w:val="002F0A4F"/>
    <w:rsid w:val="002F0F0C"/>
    <w:rsid w:val="002F15CF"/>
    <w:rsid w:val="002F40BA"/>
    <w:rsid w:val="002F49E5"/>
    <w:rsid w:val="002F4A26"/>
    <w:rsid w:val="002F4B72"/>
    <w:rsid w:val="002F790E"/>
    <w:rsid w:val="00304948"/>
    <w:rsid w:val="0030503B"/>
    <w:rsid w:val="003062F7"/>
    <w:rsid w:val="00312D0C"/>
    <w:rsid w:val="00313AF6"/>
    <w:rsid w:val="00314413"/>
    <w:rsid w:val="00317CB6"/>
    <w:rsid w:val="00324184"/>
    <w:rsid w:val="003243A7"/>
    <w:rsid w:val="00326032"/>
    <w:rsid w:val="00326E45"/>
    <w:rsid w:val="00327DCE"/>
    <w:rsid w:val="00330738"/>
    <w:rsid w:val="00332E9A"/>
    <w:rsid w:val="003343C1"/>
    <w:rsid w:val="00340013"/>
    <w:rsid w:val="00344757"/>
    <w:rsid w:val="003447D7"/>
    <w:rsid w:val="00346229"/>
    <w:rsid w:val="00346D49"/>
    <w:rsid w:val="00347E54"/>
    <w:rsid w:val="00350BFE"/>
    <w:rsid w:val="00352946"/>
    <w:rsid w:val="003531D4"/>
    <w:rsid w:val="00354D53"/>
    <w:rsid w:val="00355AE5"/>
    <w:rsid w:val="00356B7E"/>
    <w:rsid w:val="00360CBF"/>
    <w:rsid w:val="003634A5"/>
    <w:rsid w:val="003700D1"/>
    <w:rsid w:val="0037180E"/>
    <w:rsid w:val="00372CEB"/>
    <w:rsid w:val="0037423B"/>
    <w:rsid w:val="0038152A"/>
    <w:rsid w:val="00382670"/>
    <w:rsid w:val="00384796"/>
    <w:rsid w:val="003911FC"/>
    <w:rsid w:val="003945E3"/>
    <w:rsid w:val="0039531C"/>
    <w:rsid w:val="00395BEF"/>
    <w:rsid w:val="00397C84"/>
    <w:rsid w:val="003A17D7"/>
    <w:rsid w:val="003A3C67"/>
    <w:rsid w:val="003A3F8B"/>
    <w:rsid w:val="003A7375"/>
    <w:rsid w:val="003B0290"/>
    <w:rsid w:val="003B2125"/>
    <w:rsid w:val="003B4340"/>
    <w:rsid w:val="003B7642"/>
    <w:rsid w:val="003C436C"/>
    <w:rsid w:val="003D28EB"/>
    <w:rsid w:val="003D32CD"/>
    <w:rsid w:val="003D7306"/>
    <w:rsid w:val="003E1341"/>
    <w:rsid w:val="003E161F"/>
    <w:rsid w:val="003E5D02"/>
    <w:rsid w:val="003E6DDB"/>
    <w:rsid w:val="003E774D"/>
    <w:rsid w:val="003F220E"/>
    <w:rsid w:val="003F254A"/>
    <w:rsid w:val="003F2BD9"/>
    <w:rsid w:val="003F2FD3"/>
    <w:rsid w:val="003F5384"/>
    <w:rsid w:val="003F6101"/>
    <w:rsid w:val="00401308"/>
    <w:rsid w:val="0040315B"/>
    <w:rsid w:val="00403EC1"/>
    <w:rsid w:val="00410A3B"/>
    <w:rsid w:val="00410EE5"/>
    <w:rsid w:val="00411695"/>
    <w:rsid w:val="00412095"/>
    <w:rsid w:val="00416388"/>
    <w:rsid w:val="00417F84"/>
    <w:rsid w:val="00421669"/>
    <w:rsid w:val="0042174F"/>
    <w:rsid w:val="00423882"/>
    <w:rsid w:val="00424855"/>
    <w:rsid w:val="00426FDE"/>
    <w:rsid w:val="0042766D"/>
    <w:rsid w:val="00430887"/>
    <w:rsid w:val="00430DE7"/>
    <w:rsid w:val="004323EE"/>
    <w:rsid w:val="00433409"/>
    <w:rsid w:val="004337AF"/>
    <w:rsid w:val="00435950"/>
    <w:rsid w:val="004362E7"/>
    <w:rsid w:val="00442FE1"/>
    <w:rsid w:val="00443B9E"/>
    <w:rsid w:val="00444FE5"/>
    <w:rsid w:val="0044526A"/>
    <w:rsid w:val="00445544"/>
    <w:rsid w:val="00447D61"/>
    <w:rsid w:val="00450BEF"/>
    <w:rsid w:val="00450DDB"/>
    <w:rsid w:val="00451B71"/>
    <w:rsid w:val="00457579"/>
    <w:rsid w:val="00460CBC"/>
    <w:rsid w:val="00462A83"/>
    <w:rsid w:val="00463444"/>
    <w:rsid w:val="0046446A"/>
    <w:rsid w:val="00464E64"/>
    <w:rsid w:val="004652F7"/>
    <w:rsid w:val="0046640C"/>
    <w:rsid w:val="004708FB"/>
    <w:rsid w:val="0047263E"/>
    <w:rsid w:val="00472BB7"/>
    <w:rsid w:val="004768E6"/>
    <w:rsid w:val="00477F1C"/>
    <w:rsid w:val="004812FA"/>
    <w:rsid w:val="004829D2"/>
    <w:rsid w:val="00483324"/>
    <w:rsid w:val="00485AE2"/>
    <w:rsid w:val="00487A11"/>
    <w:rsid w:val="0049689E"/>
    <w:rsid w:val="00497347"/>
    <w:rsid w:val="004973AB"/>
    <w:rsid w:val="004A060E"/>
    <w:rsid w:val="004A232E"/>
    <w:rsid w:val="004A372C"/>
    <w:rsid w:val="004A412F"/>
    <w:rsid w:val="004A79ED"/>
    <w:rsid w:val="004B1DF5"/>
    <w:rsid w:val="004B3F01"/>
    <w:rsid w:val="004B460F"/>
    <w:rsid w:val="004C1FB9"/>
    <w:rsid w:val="004C34D8"/>
    <w:rsid w:val="004C4827"/>
    <w:rsid w:val="004C56C3"/>
    <w:rsid w:val="004C6C82"/>
    <w:rsid w:val="004C7457"/>
    <w:rsid w:val="004C7C51"/>
    <w:rsid w:val="004D5335"/>
    <w:rsid w:val="004D5A5A"/>
    <w:rsid w:val="004D7D83"/>
    <w:rsid w:val="004E161B"/>
    <w:rsid w:val="004E1CDF"/>
    <w:rsid w:val="004E3C07"/>
    <w:rsid w:val="004E4953"/>
    <w:rsid w:val="004E7918"/>
    <w:rsid w:val="004F0AFD"/>
    <w:rsid w:val="004F6160"/>
    <w:rsid w:val="004F7AC6"/>
    <w:rsid w:val="00502754"/>
    <w:rsid w:val="00511C7E"/>
    <w:rsid w:val="00512898"/>
    <w:rsid w:val="00516D8F"/>
    <w:rsid w:val="00517147"/>
    <w:rsid w:val="0052115F"/>
    <w:rsid w:val="00524AA8"/>
    <w:rsid w:val="00532046"/>
    <w:rsid w:val="00533C53"/>
    <w:rsid w:val="00534FA9"/>
    <w:rsid w:val="005350BC"/>
    <w:rsid w:val="00537A4C"/>
    <w:rsid w:val="00537BC3"/>
    <w:rsid w:val="005415B6"/>
    <w:rsid w:val="00542DAB"/>
    <w:rsid w:val="00547892"/>
    <w:rsid w:val="005520E2"/>
    <w:rsid w:val="00553A28"/>
    <w:rsid w:val="00554BED"/>
    <w:rsid w:val="00560ED4"/>
    <w:rsid w:val="005619C9"/>
    <w:rsid w:val="00567094"/>
    <w:rsid w:val="00567E4B"/>
    <w:rsid w:val="00567F43"/>
    <w:rsid w:val="00570BD7"/>
    <w:rsid w:val="00570D58"/>
    <w:rsid w:val="005723E5"/>
    <w:rsid w:val="00572BB6"/>
    <w:rsid w:val="00580321"/>
    <w:rsid w:val="0058176D"/>
    <w:rsid w:val="00582550"/>
    <w:rsid w:val="005853BF"/>
    <w:rsid w:val="00585741"/>
    <w:rsid w:val="005903CE"/>
    <w:rsid w:val="0059054E"/>
    <w:rsid w:val="00591CF5"/>
    <w:rsid w:val="0059409D"/>
    <w:rsid w:val="005940DC"/>
    <w:rsid w:val="005950DA"/>
    <w:rsid w:val="0059785B"/>
    <w:rsid w:val="005A0FB1"/>
    <w:rsid w:val="005A16BD"/>
    <w:rsid w:val="005A2EC9"/>
    <w:rsid w:val="005A33AA"/>
    <w:rsid w:val="005A4613"/>
    <w:rsid w:val="005A5BFD"/>
    <w:rsid w:val="005A7E2C"/>
    <w:rsid w:val="005B01BE"/>
    <w:rsid w:val="005B09A4"/>
    <w:rsid w:val="005B129F"/>
    <w:rsid w:val="005B492C"/>
    <w:rsid w:val="005B546E"/>
    <w:rsid w:val="005C1AAE"/>
    <w:rsid w:val="005C4882"/>
    <w:rsid w:val="005C7B86"/>
    <w:rsid w:val="005D32AD"/>
    <w:rsid w:val="005D37B1"/>
    <w:rsid w:val="005D65D7"/>
    <w:rsid w:val="005D7C8D"/>
    <w:rsid w:val="005E02F9"/>
    <w:rsid w:val="005E371A"/>
    <w:rsid w:val="005E38F1"/>
    <w:rsid w:val="005E3D8A"/>
    <w:rsid w:val="005E45E0"/>
    <w:rsid w:val="005E5592"/>
    <w:rsid w:val="005E71BF"/>
    <w:rsid w:val="005E7789"/>
    <w:rsid w:val="005E7FE0"/>
    <w:rsid w:val="005F242A"/>
    <w:rsid w:val="005F2700"/>
    <w:rsid w:val="005F5111"/>
    <w:rsid w:val="005F7B6D"/>
    <w:rsid w:val="0060192D"/>
    <w:rsid w:val="00606F44"/>
    <w:rsid w:val="00607715"/>
    <w:rsid w:val="00607910"/>
    <w:rsid w:val="006109F6"/>
    <w:rsid w:val="00614BBB"/>
    <w:rsid w:val="00615560"/>
    <w:rsid w:val="00615813"/>
    <w:rsid w:val="00615AEA"/>
    <w:rsid w:val="00616B4F"/>
    <w:rsid w:val="0061737A"/>
    <w:rsid w:val="006176D0"/>
    <w:rsid w:val="00617D91"/>
    <w:rsid w:val="00620A48"/>
    <w:rsid w:val="00620A7F"/>
    <w:rsid w:val="00621C85"/>
    <w:rsid w:val="0062214C"/>
    <w:rsid w:val="006224AE"/>
    <w:rsid w:val="00623F60"/>
    <w:rsid w:val="00624D9B"/>
    <w:rsid w:val="00625ADC"/>
    <w:rsid w:val="006263FB"/>
    <w:rsid w:val="00626403"/>
    <w:rsid w:val="006277C2"/>
    <w:rsid w:val="00627DDB"/>
    <w:rsid w:val="00635EF9"/>
    <w:rsid w:val="00640367"/>
    <w:rsid w:val="00641A2D"/>
    <w:rsid w:val="006426BD"/>
    <w:rsid w:val="0064666B"/>
    <w:rsid w:val="00646BBE"/>
    <w:rsid w:val="00647C90"/>
    <w:rsid w:val="00647C9C"/>
    <w:rsid w:val="00650653"/>
    <w:rsid w:val="00650D53"/>
    <w:rsid w:val="00650F9B"/>
    <w:rsid w:val="00651523"/>
    <w:rsid w:val="00652BD3"/>
    <w:rsid w:val="00655873"/>
    <w:rsid w:val="006567B0"/>
    <w:rsid w:val="00656A34"/>
    <w:rsid w:val="00657445"/>
    <w:rsid w:val="006601A7"/>
    <w:rsid w:val="00663108"/>
    <w:rsid w:val="00664FC4"/>
    <w:rsid w:val="006651AC"/>
    <w:rsid w:val="00665F91"/>
    <w:rsid w:val="00670E95"/>
    <w:rsid w:val="00671140"/>
    <w:rsid w:val="006738C2"/>
    <w:rsid w:val="00674F1E"/>
    <w:rsid w:val="00674F33"/>
    <w:rsid w:val="00680F6D"/>
    <w:rsid w:val="006822DD"/>
    <w:rsid w:val="006825C8"/>
    <w:rsid w:val="00682C57"/>
    <w:rsid w:val="00682CDA"/>
    <w:rsid w:val="00682D2C"/>
    <w:rsid w:val="006833A7"/>
    <w:rsid w:val="006864A5"/>
    <w:rsid w:val="00687478"/>
    <w:rsid w:val="00691CE5"/>
    <w:rsid w:val="00693159"/>
    <w:rsid w:val="0069327A"/>
    <w:rsid w:val="00695981"/>
    <w:rsid w:val="00697AA8"/>
    <w:rsid w:val="006A09F0"/>
    <w:rsid w:val="006A0D33"/>
    <w:rsid w:val="006A46AA"/>
    <w:rsid w:val="006A49BD"/>
    <w:rsid w:val="006A6057"/>
    <w:rsid w:val="006A6899"/>
    <w:rsid w:val="006A79D2"/>
    <w:rsid w:val="006A7D7A"/>
    <w:rsid w:val="006B0296"/>
    <w:rsid w:val="006B25E4"/>
    <w:rsid w:val="006B37C1"/>
    <w:rsid w:val="006B3901"/>
    <w:rsid w:val="006B6FCB"/>
    <w:rsid w:val="006B7308"/>
    <w:rsid w:val="006C0D00"/>
    <w:rsid w:val="006C1B56"/>
    <w:rsid w:val="006C40EB"/>
    <w:rsid w:val="006C5563"/>
    <w:rsid w:val="006C5A8D"/>
    <w:rsid w:val="006C6DF9"/>
    <w:rsid w:val="006C7008"/>
    <w:rsid w:val="006C751A"/>
    <w:rsid w:val="006D0677"/>
    <w:rsid w:val="006D2C2F"/>
    <w:rsid w:val="006D2F94"/>
    <w:rsid w:val="006D4B56"/>
    <w:rsid w:val="006D5DB3"/>
    <w:rsid w:val="006E0BF4"/>
    <w:rsid w:val="006E1879"/>
    <w:rsid w:val="006E4B11"/>
    <w:rsid w:val="006E5DCE"/>
    <w:rsid w:val="006E6181"/>
    <w:rsid w:val="006E7221"/>
    <w:rsid w:val="006E7AFB"/>
    <w:rsid w:val="006F2289"/>
    <w:rsid w:val="006F3C08"/>
    <w:rsid w:val="006F4839"/>
    <w:rsid w:val="00702820"/>
    <w:rsid w:val="00702D31"/>
    <w:rsid w:val="00703D33"/>
    <w:rsid w:val="00706865"/>
    <w:rsid w:val="00714C4A"/>
    <w:rsid w:val="007150D8"/>
    <w:rsid w:val="00716924"/>
    <w:rsid w:val="00722B7C"/>
    <w:rsid w:val="007242A7"/>
    <w:rsid w:val="00724373"/>
    <w:rsid w:val="00726A53"/>
    <w:rsid w:val="00727F90"/>
    <w:rsid w:val="007306A1"/>
    <w:rsid w:val="00735C35"/>
    <w:rsid w:val="00736CF6"/>
    <w:rsid w:val="00736DD0"/>
    <w:rsid w:val="00740333"/>
    <w:rsid w:val="00741C26"/>
    <w:rsid w:val="00746306"/>
    <w:rsid w:val="007464E7"/>
    <w:rsid w:val="007468C2"/>
    <w:rsid w:val="00752687"/>
    <w:rsid w:val="00755ABF"/>
    <w:rsid w:val="00761A55"/>
    <w:rsid w:val="00765DD1"/>
    <w:rsid w:val="0076699E"/>
    <w:rsid w:val="00767860"/>
    <w:rsid w:val="0077199E"/>
    <w:rsid w:val="00772123"/>
    <w:rsid w:val="00772808"/>
    <w:rsid w:val="00772AE9"/>
    <w:rsid w:val="00776CB2"/>
    <w:rsid w:val="0077725B"/>
    <w:rsid w:val="00782ADF"/>
    <w:rsid w:val="00784D62"/>
    <w:rsid w:val="00786FDE"/>
    <w:rsid w:val="00792B81"/>
    <w:rsid w:val="007935BE"/>
    <w:rsid w:val="00793B7E"/>
    <w:rsid w:val="00794EED"/>
    <w:rsid w:val="00795139"/>
    <w:rsid w:val="00796451"/>
    <w:rsid w:val="007A0BDF"/>
    <w:rsid w:val="007A1F70"/>
    <w:rsid w:val="007A23B7"/>
    <w:rsid w:val="007A2C35"/>
    <w:rsid w:val="007A470C"/>
    <w:rsid w:val="007A5499"/>
    <w:rsid w:val="007A6BA3"/>
    <w:rsid w:val="007A7E85"/>
    <w:rsid w:val="007B0414"/>
    <w:rsid w:val="007B33DA"/>
    <w:rsid w:val="007B5305"/>
    <w:rsid w:val="007B5457"/>
    <w:rsid w:val="007C123A"/>
    <w:rsid w:val="007C1EC9"/>
    <w:rsid w:val="007C2565"/>
    <w:rsid w:val="007C45EE"/>
    <w:rsid w:val="007C5A3B"/>
    <w:rsid w:val="007C6FF8"/>
    <w:rsid w:val="007D0C31"/>
    <w:rsid w:val="007D45DA"/>
    <w:rsid w:val="007D5FFB"/>
    <w:rsid w:val="007E1C94"/>
    <w:rsid w:val="007E2728"/>
    <w:rsid w:val="007E4B45"/>
    <w:rsid w:val="007E540D"/>
    <w:rsid w:val="007E54FA"/>
    <w:rsid w:val="007E63F1"/>
    <w:rsid w:val="007E7A07"/>
    <w:rsid w:val="007F17B7"/>
    <w:rsid w:val="007F4A55"/>
    <w:rsid w:val="007F64BC"/>
    <w:rsid w:val="007F65C8"/>
    <w:rsid w:val="007F70F1"/>
    <w:rsid w:val="007F7A7C"/>
    <w:rsid w:val="0080027E"/>
    <w:rsid w:val="00804005"/>
    <w:rsid w:val="00805919"/>
    <w:rsid w:val="008108C3"/>
    <w:rsid w:val="00811F2A"/>
    <w:rsid w:val="0081226C"/>
    <w:rsid w:val="008135F4"/>
    <w:rsid w:val="00814E30"/>
    <w:rsid w:val="008152C6"/>
    <w:rsid w:val="00816D64"/>
    <w:rsid w:val="0082079C"/>
    <w:rsid w:val="00822401"/>
    <w:rsid w:val="00824182"/>
    <w:rsid w:val="00824817"/>
    <w:rsid w:val="008253CE"/>
    <w:rsid w:val="00825B09"/>
    <w:rsid w:val="00826789"/>
    <w:rsid w:val="00830A13"/>
    <w:rsid w:val="00830ACF"/>
    <w:rsid w:val="008323FC"/>
    <w:rsid w:val="00832A18"/>
    <w:rsid w:val="00833399"/>
    <w:rsid w:val="00834FDF"/>
    <w:rsid w:val="00842F81"/>
    <w:rsid w:val="008465DB"/>
    <w:rsid w:val="00846607"/>
    <w:rsid w:val="0085030A"/>
    <w:rsid w:val="008516A6"/>
    <w:rsid w:val="0085567C"/>
    <w:rsid w:val="00856F33"/>
    <w:rsid w:val="00860914"/>
    <w:rsid w:val="008664A1"/>
    <w:rsid w:val="00866E62"/>
    <w:rsid w:val="00871B10"/>
    <w:rsid w:val="00871BAA"/>
    <w:rsid w:val="00871D3F"/>
    <w:rsid w:val="00872122"/>
    <w:rsid w:val="0087557F"/>
    <w:rsid w:val="00876F11"/>
    <w:rsid w:val="00877FA5"/>
    <w:rsid w:val="00880198"/>
    <w:rsid w:val="00880849"/>
    <w:rsid w:val="00880BC0"/>
    <w:rsid w:val="00881D65"/>
    <w:rsid w:val="00883813"/>
    <w:rsid w:val="00883C18"/>
    <w:rsid w:val="00885520"/>
    <w:rsid w:val="008855C0"/>
    <w:rsid w:val="00890D96"/>
    <w:rsid w:val="00893112"/>
    <w:rsid w:val="008A064F"/>
    <w:rsid w:val="008A17DA"/>
    <w:rsid w:val="008A418D"/>
    <w:rsid w:val="008A6A83"/>
    <w:rsid w:val="008A6F03"/>
    <w:rsid w:val="008A7463"/>
    <w:rsid w:val="008A7CC3"/>
    <w:rsid w:val="008B0168"/>
    <w:rsid w:val="008B0B74"/>
    <w:rsid w:val="008B7CCB"/>
    <w:rsid w:val="008C1865"/>
    <w:rsid w:val="008C33A1"/>
    <w:rsid w:val="008C4028"/>
    <w:rsid w:val="008C43DE"/>
    <w:rsid w:val="008C5E39"/>
    <w:rsid w:val="008C6390"/>
    <w:rsid w:val="008D1BCF"/>
    <w:rsid w:val="008D1F02"/>
    <w:rsid w:val="008D2A17"/>
    <w:rsid w:val="008D3FE4"/>
    <w:rsid w:val="008D5233"/>
    <w:rsid w:val="008D7327"/>
    <w:rsid w:val="008E034A"/>
    <w:rsid w:val="008E186D"/>
    <w:rsid w:val="008E1DBB"/>
    <w:rsid w:val="008E2A30"/>
    <w:rsid w:val="008F0F06"/>
    <w:rsid w:val="008F165F"/>
    <w:rsid w:val="008F1D9D"/>
    <w:rsid w:val="008F29E5"/>
    <w:rsid w:val="00900375"/>
    <w:rsid w:val="009013C2"/>
    <w:rsid w:val="00902D63"/>
    <w:rsid w:val="009067EC"/>
    <w:rsid w:val="00907CF5"/>
    <w:rsid w:val="00910C55"/>
    <w:rsid w:val="00913078"/>
    <w:rsid w:val="00913FD5"/>
    <w:rsid w:val="00914538"/>
    <w:rsid w:val="009216AB"/>
    <w:rsid w:val="00922B80"/>
    <w:rsid w:val="0092328E"/>
    <w:rsid w:val="00923E75"/>
    <w:rsid w:val="00924FA5"/>
    <w:rsid w:val="00927259"/>
    <w:rsid w:val="00934557"/>
    <w:rsid w:val="0093543E"/>
    <w:rsid w:val="00935B88"/>
    <w:rsid w:val="00937084"/>
    <w:rsid w:val="00941950"/>
    <w:rsid w:val="00942BA9"/>
    <w:rsid w:val="0094337C"/>
    <w:rsid w:val="00947EDB"/>
    <w:rsid w:val="00950D13"/>
    <w:rsid w:val="009510B7"/>
    <w:rsid w:val="00957FCB"/>
    <w:rsid w:val="0096008C"/>
    <w:rsid w:val="00960DB5"/>
    <w:rsid w:val="00961401"/>
    <w:rsid w:val="00961C42"/>
    <w:rsid w:val="009646F4"/>
    <w:rsid w:val="009654EF"/>
    <w:rsid w:val="0096648B"/>
    <w:rsid w:val="0096661F"/>
    <w:rsid w:val="00966D2D"/>
    <w:rsid w:val="0097472E"/>
    <w:rsid w:val="009747D7"/>
    <w:rsid w:val="0097745B"/>
    <w:rsid w:val="00982BDC"/>
    <w:rsid w:val="0098338D"/>
    <w:rsid w:val="009861BD"/>
    <w:rsid w:val="0098642A"/>
    <w:rsid w:val="00990572"/>
    <w:rsid w:val="0099069F"/>
    <w:rsid w:val="00991DC3"/>
    <w:rsid w:val="00992E13"/>
    <w:rsid w:val="0099382B"/>
    <w:rsid w:val="00995101"/>
    <w:rsid w:val="0099764C"/>
    <w:rsid w:val="009A0BB5"/>
    <w:rsid w:val="009A44A1"/>
    <w:rsid w:val="009A4699"/>
    <w:rsid w:val="009A54A5"/>
    <w:rsid w:val="009A609D"/>
    <w:rsid w:val="009A75F0"/>
    <w:rsid w:val="009A7CC3"/>
    <w:rsid w:val="009B1772"/>
    <w:rsid w:val="009B18B8"/>
    <w:rsid w:val="009B3177"/>
    <w:rsid w:val="009B349F"/>
    <w:rsid w:val="009B488F"/>
    <w:rsid w:val="009C1E76"/>
    <w:rsid w:val="009C29A1"/>
    <w:rsid w:val="009C3403"/>
    <w:rsid w:val="009C6E51"/>
    <w:rsid w:val="009C706C"/>
    <w:rsid w:val="009C7FBF"/>
    <w:rsid w:val="009D0FA7"/>
    <w:rsid w:val="009D2EB2"/>
    <w:rsid w:val="009D320C"/>
    <w:rsid w:val="009D4740"/>
    <w:rsid w:val="009D4A2F"/>
    <w:rsid w:val="009D537F"/>
    <w:rsid w:val="009D56A9"/>
    <w:rsid w:val="009D70C1"/>
    <w:rsid w:val="009D7334"/>
    <w:rsid w:val="009D7664"/>
    <w:rsid w:val="009E5244"/>
    <w:rsid w:val="009E52E7"/>
    <w:rsid w:val="009E5A04"/>
    <w:rsid w:val="009E7915"/>
    <w:rsid w:val="009F0315"/>
    <w:rsid w:val="009F23F5"/>
    <w:rsid w:val="009F2AC0"/>
    <w:rsid w:val="009F3222"/>
    <w:rsid w:val="009F32FD"/>
    <w:rsid w:val="009F41A5"/>
    <w:rsid w:val="009F4E5A"/>
    <w:rsid w:val="009F5313"/>
    <w:rsid w:val="009F6313"/>
    <w:rsid w:val="00A004EF"/>
    <w:rsid w:val="00A03570"/>
    <w:rsid w:val="00A04147"/>
    <w:rsid w:val="00A04AC0"/>
    <w:rsid w:val="00A070C8"/>
    <w:rsid w:val="00A07619"/>
    <w:rsid w:val="00A079DA"/>
    <w:rsid w:val="00A11634"/>
    <w:rsid w:val="00A11BED"/>
    <w:rsid w:val="00A1270B"/>
    <w:rsid w:val="00A164CA"/>
    <w:rsid w:val="00A170F2"/>
    <w:rsid w:val="00A1714C"/>
    <w:rsid w:val="00A17ED9"/>
    <w:rsid w:val="00A20963"/>
    <w:rsid w:val="00A20D76"/>
    <w:rsid w:val="00A2325D"/>
    <w:rsid w:val="00A232C9"/>
    <w:rsid w:val="00A26D4B"/>
    <w:rsid w:val="00A3042A"/>
    <w:rsid w:val="00A31532"/>
    <w:rsid w:val="00A3187E"/>
    <w:rsid w:val="00A3250A"/>
    <w:rsid w:val="00A325CF"/>
    <w:rsid w:val="00A33D5B"/>
    <w:rsid w:val="00A34AC7"/>
    <w:rsid w:val="00A403ED"/>
    <w:rsid w:val="00A42BB8"/>
    <w:rsid w:val="00A42E38"/>
    <w:rsid w:val="00A43100"/>
    <w:rsid w:val="00A43470"/>
    <w:rsid w:val="00A4347E"/>
    <w:rsid w:val="00A45198"/>
    <w:rsid w:val="00A46375"/>
    <w:rsid w:val="00A50344"/>
    <w:rsid w:val="00A50782"/>
    <w:rsid w:val="00A51447"/>
    <w:rsid w:val="00A543CD"/>
    <w:rsid w:val="00A54FB5"/>
    <w:rsid w:val="00A61AE3"/>
    <w:rsid w:val="00A61EEE"/>
    <w:rsid w:val="00A6398A"/>
    <w:rsid w:val="00A642A7"/>
    <w:rsid w:val="00A701C4"/>
    <w:rsid w:val="00A706D7"/>
    <w:rsid w:val="00A71141"/>
    <w:rsid w:val="00A71383"/>
    <w:rsid w:val="00A7199C"/>
    <w:rsid w:val="00A724A2"/>
    <w:rsid w:val="00A72FCD"/>
    <w:rsid w:val="00A73447"/>
    <w:rsid w:val="00A73954"/>
    <w:rsid w:val="00A7730D"/>
    <w:rsid w:val="00A77F93"/>
    <w:rsid w:val="00A8141A"/>
    <w:rsid w:val="00A814E3"/>
    <w:rsid w:val="00A82CF1"/>
    <w:rsid w:val="00A86AC5"/>
    <w:rsid w:val="00A9178D"/>
    <w:rsid w:val="00A9239E"/>
    <w:rsid w:val="00A9275A"/>
    <w:rsid w:val="00A92A14"/>
    <w:rsid w:val="00A92EB9"/>
    <w:rsid w:val="00A932B8"/>
    <w:rsid w:val="00A94CEB"/>
    <w:rsid w:val="00A96861"/>
    <w:rsid w:val="00A96E95"/>
    <w:rsid w:val="00A979BB"/>
    <w:rsid w:val="00AA007D"/>
    <w:rsid w:val="00AA13AF"/>
    <w:rsid w:val="00AA1BEE"/>
    <w:rsid w:val="00AA3E1F"/>
    <w:rsid w:val="00AA5C3F"/>
    <w:rsid w:val="00AB0CF3"/>
    <w:rsid w:val="00AB0E25"/>
    <w:rsid w:val="00AB56F9"/>
    <w:rsid w:val="00AB5D8D"/>
    <w:rsid w:val="00AB6BAB"/>
    <w:rsid w:val="00AB7257"/>
    <w:rsid w:val="00AC0C63"/>
    <w:rsid w:val="00AC0CEE"/>
    <w:rsid w:val="00AC60B9"/>
    <w:rsid w:val="00AC6A1B"/>
    <w:rsid w:val="00AC6E9C"/>
    <w:rsid w:val="00AD0B60"/>
    <w:rsid w:val="00AD2A4D"/>
    <w:rsid w:val="00AD3990"/>
    <w:rsid w:val="00AD4BCA"/>
    <w:rsid w:val="00AD5A37"/>
    <w:rsid w:val="00AE462E"/>
    <w:rsid w:val="00AF0B4F"/>
    <w:rsid w:val="00AF1EB4"/>
    <w:rsid w:val="00AF272B"/>
    <w:rsid w:val="00AF66C2"/>
    <w:rsid w:val="00AF7716"/>
    <w:rsid w:val="00AF79B9"/>
    <w:rsid w:val="00B00F7C"/>
    <w:rsid w:val="00B0174B"/>
    <w:rsid w:val="00B01B76"/>
    <w:rsid w:val="00B02754"/>
    <w:rsid w:val="00B02E6C"/>
    <w:rsid w:val="00B03EF9"/>
    <w:rsid w:val="00B06B51"/>
    <w:rsid w:val="00B106AF"/>
    <w:rsid w:val="00B10AA2"/>
    <w:rsid w:val="00B1214F"/>
    <w:rsid w:val="00B12A3C"/>
    <w:rsid w:val="00B13690"/>
    <w:rsid w:val="00B15BDB"/>
    <w:rsid w:val="00B161DD"/>
    <w:rsid w:val="00B16750"/>
    <w:rsid w:val="00B17D9F"/>
    <w:rsid w:val="00B2386B"/>
    <w:rsid w:val="00B246DA"/>
    <w:rsid w:val="00B25775"/>
    <w:rsid w:val="00B27C69"/>
    <w:rsid w:val="00B318B5"/>
    <w:rsid w:val="00B318D4"/>
    <w:rsid w:val="00B32189"/>
    <w:rsid w:val="00B3410F"/>
    <w:rsid w:val="00B379B7"/>
    <w:rsid w:val="00B4141D"/>
    <w:rsid w:val="00B4209B"/>
    <w:rsid w:val="00B45AED"/>
    <w:rsid w:val="00B50A99"/>
    <w:rsid w:val="00B53559"/>
    <w:rsid w:val="00B5490F"/>
    <w:rsid w:val="00B5698E"/>
    <w:rsid w:val="00B56A56"/>
    <w:rsid w:val="00B56DD2"/>
    <w:rsid w:val="00B56E4C"/>
    <w:rsid w:val="00B57074"/>
    <w:rsid w:val="00B61CAF"/>
    <w:rsid w:val="00B63248"/>
    <w:rsid w:val="00B632B0"/>
    <w:rsid w:val="00B64871"/>
    <w:rsid w:val="00B66BDC"/>
    <w:rsid w:val="00B7073E"/>
    <w:rsid w:val="00B773F7"/>
    <w:rsid w:val="00B83232"/>
    <w:rsid w:val="00B84755"/>
    <w:rsid w:val="00B856CA"/>
    <w:rsid w:val="00B85DB8"/>
    <w:rsid w:val="00B861AC"/>
    <w:rsid w:val="00B86848"/>
    <w:rsid w:val="00B93272"/>
    <w:rsid w:val="00B96C72"/>
    <w:rsid w:val="00B97CD9"/>
    <w:rsid w:val="00BA01BF"/>
    <w:rsid w:val="00BA150D"/>
    <w:rsid w:val="00BA1678"/>
    <w:rsid w:val="00BA2947"/>
    <w:rsid w:val="00BA3748"/>
    <w:rsid w:val="00BA709B"/>
    <w:rsid w:val="00BA7557"/>
    <w:rsid w:val="00BA78E9"/>
    <w:rsid w:val="00BA79BC"/>
    <w:rsid w:val="00BB11C8"/>
    <w:rsid w:val="00BB5397"/>
    <w:rsid w:val="00BB674F"/>
    <w:rsid w:val="00BC0155"/>
    <w:rsid w:val="00BC1065"/>
    <w:rsid w:val="00BC12F5"/>
    <w:rsid w:val="00BC318D"/>
    <w:rsid w:val="00BC3D22"/>
    <w:rsid w:val="00BC59B5"/>
    <w:rsid w:val="00BC5B26"/>
    <w:rsid w:val="00BC6589"/>
    <w:rsid w:val="00BD1983"/>
    <w:rsid w:val="00BD651F"/>
    <w:rsid w:val="00BE136F"/>
    <w:rsid w:val="00BE2C7A"/>
    <w:rsid w:val="00BE3470"/>
    <w:rsid w:val="00BE3E95"/>
    <w:rsid w:val="00BE480B"/>
    <w:rsid w:val="00BE59BE"/>
    <w:rsid w:val="00BF40F5"/>
    <w:rsid w:val="00BF6855"/>
    <w:rsid w:val="00C00C0D"/>
    <w:rsid w:val="00C02BA4"/>
    <w:rsid w:val="00C0484E"/>
    <w:rsid w:val="00C06994"/>
    <w:rsid w:val="00C07200"/>
    <w:rsid w:val="00C116CF"/>
    <w:rsid w:val="00C118AF"/>
    <w:rsid w:val="00C13289"/>
    <w:rsid w:val="00C13F57"/>
    <w:rsid w:val="00C14D6C"/>
    <w:rsid w:val="00C2051F"/>
    <w:rsid w:val="00C20B07"/>
    <w:rsid w:val="00C22CD9"/>
    <w:rsid w:val="00C2325B"/>
    <w:rsid w:val="00C23FD9"/>
    <w:rsid w:val="00C25014"/>
    <w:rsid w:val="00C265DC"/>
    <w:rsid w:val="00C27FE7"/>
    <w:rsid w:val="00C3352E"/>
    <w:rsid w:val="00C34144"/>
    <w:rsid w:val="00C34182"/>
    <w:rsid w:val="00C37010"/>
    <w:rsid w:val="00C37AEA"/>
    <w:rsid w:val="00C42B78"/>
    <w:rsid w:val="00C435B9"/>
    <w:rsid w:val="00C454FE"/>
    <w:rsid w:val="00C504DC"/>
    <w:rsid w:val="00C505BA"/>
    <w:rsid w:val="00C53008"/>
    <w:rsid w:val="00C53027"/>
    <w:rsid w:val="00C55451"/>
    <w:rsid w:val="00C5724B"/>
    <w:rsid w:val="00C62B92"/>
    <w:rsid w:val="00C6304C"/>
    <w:rsid w:val="00C6304D"/>
    <w:rsid w:val="00C63A60"/>
    <w:rsid w:val="00C677E4"/>
    <w:rsid w:val="00C7027F"/>
    <w:rsid w:val="00C73728"/>
    <w:rsid w:val="00C74999"/>
    <w:rsid w:val="00C74A3D"/>
    <w:rsid w:val="00C75D69"/>
    <w:rsid w:val="00C7756B"/>
    <w:rsid w:val="00C8177C"/>
    <w:rsid w:val="00C84CC7"/>
    <w:rsid w:val="00C85B84"/>
    <w:rsid w:val="00C8787E"/>
    <w:rsid w:val="00C9107E"/>
    <w:rsid w:val="00C931D7"/>
    <w:rsid w:val="00C93963"/>
    <w:rsid w:val="00C94E0A"/>
    <w:rsid w:val="00C9543E"/>
    <w:rsid w:val="00CA030A"/>
    <w:rsid w:val="00CA1365"/>
    <w:rsid w:val="00CA4845"/>
    <w:rsid w:val="00CA7117"/>
    <w:rsid w:val="00CA7AD3"/>
    <w:rsid w:val="00CB0175"/>
    <w:rsid w:val="00CB1FFF"/>
    <w:rsid w:val="00CB5F82"/>
    <w:rsid w:val="00CB6AA8"/>
    <w:rsid w:val="00CB70E6"/>
    <w:rsid w:val="00CB7C22"/>
    <w:rsid w:val="00CC73A0"/>
    <w:rsid w:val="00CD2CD5"/>
    <w:rsid w:val="00CD340E"/>
    <w:rsid w:val="00CD4107"/>
    <w:rsid w:val="00CD4133"/>
    <w:rsid w:val="00CD47CD"/>
    <w:rsid w:val="00CE025B"/>
    <w:rsid w:val="00CE211C"/>
    <w:rsid w:val="00CE416C"/>
    <w:rsid w:val="00CE46AF"/>
    <w:rsid w:val="00CE5847"/>
    <w:rsid w:val="00CF0F3E"/>
    <w:rsid w:val="00CF1E23"/>
    <w:rsid w:val="00CF24DF"/>
    <w:rsid w:val="00CF24FB"/>
    <w:rsid w:val="00CF2D04"/>
    <w:rsid w:val="00CF538D"/>
    <w:rsid w:val="00D0266E"/>
    <w:rsid w:val="00D14EF7"/>
    <w:rsid w:val="00D165A4"/>
    <w:rsid w:val="00D21A9C"/>
    <w:rsid w:val="00D27F6C"/>
    <w:rsid w:val="00D301AD"/>
    <w:rsid w:val="00D30663"/>
    <w:rsid w:val="00D30862"/>
    <w:rsid w:val="00D32716"/>
    <w:rsid w:val="00D32EE6"/>
    <w:rsid w:val="00D3301B"/>
    <w:rsid w:val="00D33F74"/>
    <w:rsid w:val="00D34239"/>
    <w:rsid w:val="00D34FB9"/>
    <w:rsid w:val="00D366BD"/>
    <w:rsid w:val="00D36864"/>
    <w:rsid w:val="00D40F37"/>
    <w:rsid w:val="00D426A6"/>
    <w:rsid w:val="00D42887"/>
    <w:rsid w:val="00D44138"/>
    <w:rsid w:val="00D44812"/>
    <w:rsid w:val="00D457EA"/>
    <w:rsid w:val="00D5176D"/>
    <w:rsid w:val="00D51A62"/>
    <w:rsid w:val="00D53672"/>
    <w:rsid w:val="00D561E9"/>
    <w:rsid w:val="00D565FE"/>
    <w:rsid w:val="00D626B2"/>
    <w:rsid w:val="00D64884"/>
    <w:rsid w:val="00D65F52"/>
    <w:rsid w:val="00D70355"/>
    <w:rsid w:val="00D70374"/>
    <w:rsid w:val="00D70C8A"/>
    <w:rsid w:val="00D710EC"/>
    <w:rsid w:val="00D72FE1"/>
    <w:rsid w:val="00D737E3"/>
    <w:rsid w:val="00D74752"/>
    <w:rsid w:val="00D762E7"/>
    <w:rsid w:val="00D7646E"/>
    <w:rsid w:val="00D76829"/>
    <w:rsid w:val="00D76D05"/>
    <w:rsid w:val="00D800E3"/>
    <w:rsid w:val="00D8365A"/>
    <w:rsid w:val="00D84A52"/>
    <w:rsid w:val="00D8545F"/>
    <w:rsid w:val="00D85644"/>
    <w:rsid w:val="00D86AF1"/>
    <w:rsid w:val="00D9020E"/>
    <w:rsid w:val="00D907D8"/>
    <w:rsid w:val="00D91A8C"/>
    <w:rsid w:val="00D93DCE"/>
    <w:rsid w:val="00DA18AC"/>
    <w:rsid w:val="00DA202C"/>
    <w:rsid w:val="00DA22FA"/>
    <w:rsid w:val="00DB02D0"/>
    <w:rsid w:val="00DB0468"/>
    <w:rsid w:val="00DB3CE8"/>
    <w:rsid w:val="00DB4A07"/>
    <w:rsid w:val="00DB7B2E"/>
    <w:rsid w:val="00DB7BA3"/>
    <w:rsid w:val="00DC0691"/>
    <w:rsid w:val="00DC129A"/>
    <w:rsid w:val="00DC4747"/>
    <w:rsid w:val="00DC484E"/>
    <w:rsid w:val="00DC5269"/>
    <w:rsid w:val="00DD2366"/>
    <w:rsid w:val="00DD2845"/>
    <w:rsid w:val="00DD2A1E"/>
    <w:rsid w:val="00DD41CD"/>
    <w:rsid w:val="00DD4C58"/>
    <w:rsid w:val="00DD4E82"/>
    <w:rsid w:val="00DD6880"/>
    <w:rsid w:val="00DD7B23"/>
    <w:rsid w:val="00DE1A47"/>
    <w:rsid w:val="00DE4998"/>
    <w:rsid w:val="00DE5666"/>
    <w:rsid w:val="00DE6706"/>
    <w:rsid w:val="00DE684C"/>
    <w:rsid w:val="00DE7290"/>
    <w:rsid w:val="00DE7E38"/>
    <w:rsid w:val="00DF0F06"/>
    <w:rsid w:val="00DF1145"/>
    <w:rsid w:val="00DF17D8"/>
    <w:rsid w:val="00DF447B"/>
    <w:rsid w:val="00DF4B9D"/>
    <w:rsid w:val="00DF5BC0"/>
    <w:rsid w:val="00DF6D23"/>
    <w:rsid w:val="00DF77F1"/>
    <w:rsid w:val="00E00EF0"/>
    <w:rsid w:val="00E01C23"/>
    <w:rsid w:val="00E04338"/>
    <w:rsid w:val="00E04BC7"/>
    <w:rsid w:val="00E05ADB"/>
    <w:rsid w:val="00E05DC1"/>
    <w:rsid w:val="00E05E03"/>
    <w:rsid w:val="00E07619"/>
    <w:rsid w:val="00E10AA7"/>
    <w:rsid w:val="00E11638"/>
    <w:rsid w:val="00E139FE"/>
    <w:rsid w:val="00E16A55"/>
    <w:rsid w:val="00E178DD"/>
    <w:rsid w:val="00E200A2"/>
    <w:rsid w:val="00E20B34"/>
    <w:rsid w:val="00E20C26"/>
    <w:rsid w:val="00E20ED7"/>
    <w:rsid w:val="00E256D6"/>
    <w:rsid w:val="00E3063A"/>
    <w:rsid w:val="00E318B0"/>
    <w:rsid w:val="00E32797"/>
    <w:rsid w:val="00E33D4D"/>
    <w:rsid w:val="00E35232"/>
    <w:rsid w:val="00E352EE"/>
    <w:rsid w:val="00E3565C"/>
    <w:rsid w:val="00E3625D"/>
    <w:rsid w:val="00E375F7"/>
    <w:rsid w:val="00E41E57"/>
    <w:rsid w:val="00E462C6"/>
    <w:rsid w:val="00E46F01"/>
    <w:rsid w:val="00E5034F"/>
    <w:rsid w:val="00E506C1"/>
    <w:rsid w:val="00E529A1"/>
    <w:rsid w:val="00E608AD"/>
    <w:rsid w:val="00E609DE"/>
    <w:rsid w:val="00E60EF5"/>
    <w:rsid w:val="00E6234F"/>
    <w:rsid w:val="00E6292F"/>
    <w:rsid w:val="00E65E96"/>
    <w:rsid w:val="00E7411A"/>
    <w:rsid w:val="00E7688A"/>
    <w:rsid w:val="00E77857"/>
    <w:rsid w:val="00E80B8D"/>
    <w:rsid w:val="00E826C7"/>
    <w:rsid w:val="00E83E4B"/>
    <w:rsid w:val="00E91DA6"/>
    <w:rsid w:val="00E92A1B"/>
    <w:rsid w:val="00E92E10"/>
    <w:rsid w:val="00E9430F"/>
    <w:rsid w:val="00E94CEA"/>
    <w:rsid w:val="00E96B8B"/>
    <w:rsid w:val="00E97AD1"/>
    <w:rsid w:val="00E97E2A"/>
    <w:rsid w:val="00EA0CAF"/>
    <w:rsid w:val="00EA46DD"/>
    <w:rsid w:val="00EA55EE"/>
    <w:rsid w:val="00EA7989"/>
    <w:rsid w:val="00EB788E"/>
    <w:rsid w:val="00EC1329"/>
    <w:rsid w:val="00EC1526"/>
    <w:rsid w:val="00EC2DA1"/>
    <w:rsid w:val="00ED1748"/>
    <w:rsid w:val="00ED47CC"/>
    <w:rsid w:val="00ED537D"/>
    <w:rsid w:val="00ED53E8"/>
    <w:rsid w:val="00EE1BD9"/>
    <w:rsid w:val="00EE2A3B"/>
    <w:rsid w:val="00EE5940"/>
    <w:rsid w:val="00EE7032"/>
    <w:rsid w:val="00EF0754"/>
    <w:rsid w:val="00EF1793"/>
    <w:rsid w:val="00EF40B4"/>
    <w:rsid w:val="00F005F7"/>
    <w:rsid w:val="00F03417"/>
    <w:rsid w:val="00F03E44"/>
    <w:rsid w:val="00F047B0"/>
    <w:rsid w:val="00F05D2F"/>
    <w:rsid w:val="00F06ADA"/>
    <w:rsid w:val="00F07056"/>
    <w:rsid w:val="00F149F7"/>
    <w:rsid w:val="00F155C3"/>
    <w:rsid w:val="00F155D6"/>
    <w:rsid w:val="00F16760"/>
    <w:rsid w:val="00F174E6"/>
    <w:rsid w:val="00F209F7"/>
    <w:rsid w:val="00F222F6"/>
    <w:rsid w:val="00F233F0"/>
    <w:rsid w:val="00F3248D"/>
    <w:rsid w:val="00F32D9D"/>
    <w:rsid w:val="00F32F3B"/>
    <w:rsid w:val="00F33FB5"/>
    <w:rsid w:val="00F35E71"/>
    <w:rsid w:val="00F363C8"/>
    <w:rsid w:val="00F40D3F"/>
    <w:rsid w:val="00F41488"/>
    <w:rsid w:val="00F4168A"/>
    <w:rsid w:val="00F42476"/>
    <w:rsid w:val="00F42A8B"/>
    <w:rsid w:val="00F44E9F"/>
    <w:rsid w:val="00F474F6"/>
    <w:rsid w:val="00F6030D"/>
    <w:rsid w:val="00F633DA"/>
    <w:rsid w:val="00F70187"/>
    <w:rsid w:val="00F716A0"/>
    <w:rsid w:val="00F74809"/>
    <w:rsid w:val="00F763F1"/>
    <w:rsid w:val="00F8257B"/>
    <w:rsid w:val="00F83002"/>
    <w:rsid w:val="00F83D79"/>
    <w:rsid w:val="00F86E85"/>
    <w:rsid w:val="00F900A3"/>
    <w:rsid w:val="00F905C1"/>
    <w:rsid w:val="00F91928"/>
    <w:rsid w:val="00F92C01"/>
    <w:rsid w:val="00F9647F"/>
    <w:rsid w:val="00FA163A"/>
    <w:rsid w:val="00FA1C3E"/>
    <w:rsid w:val="00FA3ABB"/>
    <w:rsid w:val="00FA7766"/>
    <w:rsid w:val="00FB434E"/>
    <w:rsid w:val="00FB4D81"/>
    <w:rsid w:val="00FB4E16"/>
    <w:rsid w:val="00FB66BF"/>
    <w:rsid w:val="00FB7EBF"/>
    <w:rsid w:val="00FC3356"/>
    <w:rsid w:val="00FC6CFF"/>
    <w:rsid w:val="00FC78DF"/>
    <w:rsid w:val="00FD1843"/>
    <w:rsid w:val="00FD29CD"/>
    <w:rsid w:val="00FD2FD4"/>
    <w:rsid w:val="00FD3983"/>
    <w:rsid w:val="00FD4302"/>
    <w:rsid w:val="00FD4D27"/>
    <w:rsid w:val="00FD5F8F"/>
    <w:rsid w:val="00FD677B"/>
    <w:rsid w:val="00FD6DDD"/>
    <w:rsid w:val="00FD7B85"/>
    <w:rsid w:val="00FE22FC"/>
    <w:rsid w:val="00FE533C"/>
    <w:rsid w:val="00FE58B6"/>
    <w:rsid w:val="00FE6F45"/>
    <w:rsid w:val="00FE720C"/>
    <w:rsid w:val="00FF0E86"/>
    <w:rsid w:val="00FF160A"/>
    <w:rsid w:val="00FF1E47"/>
    <w:rsid w:val="00FF2FC7"/>
    <w:rsid w:val="00FF41BF"/>
    <w:rsid w:val="00FF4E7E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93826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uiPriority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64A97"/>
  </w:style>
  <w:style w:type="paragraph" w:styleId="Kop1">
    <w:name w:val="heading 1"/>
    <w:basedOn w:val="Standaard"/>
    <w:next w:val="Standaard"/>
    <w:link w:val="Kop1Char"/>
    <w:uiPriority w:val="9"/>
    <w:rsid w:val="00EB788E"/>
    <w:pPr>
      <w:keepNext/>
      <w:keepLines/>
      <w:framePr w:wrap="around" w:vAnchor="page" w:hAnchor="page" w:x="670" w:y="511"/>
      <w:spacing w:line="560" w:lineRule="atLeast"/>
      <w:suppressOverlap/>
      <w:outlineLvl w:val="0"/>
    </w:pPr>
    <w:rPr>
      <w:b/>
      <w:bCs/>
      <w:sz w:val="42"/>
      <w:szCs w:val="28"/>
    </w:rPr>
  </w:style>
  <w:style w:type="paragraph" w:styleId="Kop2">
    <w:name w:val="heading 2"/>
    <w:basedOn w:val="Tussenkopje"/>
    <w:next w:val="Standaard"/>
    <w:link w:val="Kop2Char"/>
    <w:uiPriority w:val="9"/>
    <w:unhideWhenUsed/>
    <w:qFormat/>
    <w:rsid w:val="004C7C51"/>
    <w:pPr>
      <w:ind w:left="567"/>
      <w:outlineLvl w:val="1"/>
    </w:pPr>
    <w:rPr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1748"/>
    <w:pPr>
      <w:keepNext/>
      <w:numPr>
        <w:ilvl w:val="2"/>
        <w:numId w:val="17"/>
      </w:numPr>
      <w:mirrorIndents/>
      <w:outlineLvl w:val="2"/>
    </w:pPr>
    <w:rPr>
      <w:color w:val="FF0000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B788E"/>
    <w:pPr>
      <w:keepNext/>
      <w:keepLines/>
      <w:outlineLvl w:val="3"/>
    </w:pPr>
    <w:rPr>
      <w:b/>
      <w:bCs/>
      <w:iCs/>
      <w:sz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B788E"/>
    <w:rPr>
      <w:b/>
      <w:bCs/>
      <w:sz w:val="4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4C7C51"/>
    <w:rPr>
      <w:b/>
      <w:color w:val="FF000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1748"/>
    <w:rPr>
      <w:color w:val="FF0000"/>
    </w:rPr>
  </w:style>
  <w:style w:type="character" w:customStyle="1" w:styleId="Kop4Char">
    <w:name w:val="Kop 4 Char"/>
    <w:basedOn w:val="Standaardalinea-lettertype"/>
    <w:link w:val="Kop4"/>
    <w:uiPriority w:val="9"/>
    <w:rsid w:val="00EB788E"/>
    <w:rPr>
      <w:b/>
      <w:bCs/>
      <w:iCs/>
      <w:sz w:val="22"/>
    </w:rPr>
  </w:style>
  <w:style w:type="paragraph" w:customStyle="1" w:styleId="Tussenkopje">
    <w:name w:val="Tussenkopje"/>
    <w:basedOn w:val="Standaard"/>
    <w:next w:val="Standaard"/>
    <w:rsid w:val="002013A4"/>
    <w:pPr>
      <w:keepNext/>
      <w:spacing w:before="280"/>
    </w:pPr>
    <w:rPr>
      <w:b/>
      <w:color w:val="FF0000"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nhideWhenUsed/>
    <w:rsid w:val="001F4CE5"/>
    <w:pPr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1F4CE5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">
    <w:name w:val="Adres kopje"/>
    <w:basedOn w:val="kopjes"/>
    <w:qFormat/>
    <w:rsid w:val="00332E9A"/>
    <w:pPr>
      <w:framePr w:wrap="around"/>
      <w:spacing w:line="240" w:lineRule="atLeast"/>
    </w:pPr>
  </w:style>
  <w:style w:type="paragraph" w:customStyle="1" w:styleId="StijlKoptekstRegelafstandExact6pt">
    <w:name w:val="Stijl Koptekst + Regelafstand:  Exact 6 pt"/>
    <w:basedOn w:val="Koptekst"/>
    <w:rsid w:val="00332E9A"/>
    <w:pPr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332E9A"/>
    <w:pPr>
      <w:spacing w:line="280" w:lineRule="atLeast"/>
    </w:pPr>
    <w:rPr>
      <w:rFonts w:eastAsia="Times New Roman"/>
      <w:szCs w:val="20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aliases w:val="Opsomming,Opsomblokjes en substreepjes"/>
    <w:basedOn w:val="Standaard"/>
    <w:link w:val="LijstalineaChar"/>
    <w:uiPriority w:val="34"/>
    <w:qFormat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D6880"/>
    <w:pPr>
      <w:framePr w:wrap="around"/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3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4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5"/>
      </w:numPr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6"/>
      </w:numPr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7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8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9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10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11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12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13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character" w:styleId="Verwijzingopmerking">
    <w:name w:val="annotation reference"/>
    <w:basedOn w:val="Standaardalinea-lettertype"/>
    <w:unhideWhenUsed/>
    <w:rsid w:val="004337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337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337A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37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337AF"/>
    <w:rPr>
      <w:b/>
      <w:bCs/>
      <w:sz w:val="20"/>
      <w:szCs w:val="20"/>
    </w:rPr>
  </w:style>
  <w:style w:type="paragraph" w:customStyle="1" w:styleId="OpsommingBullet">
    <w:name w:val="Opsomming Bullet"/>
    <w:basedOn w:val="Lijstalinea"/>
    <w:qFormat/>
    <w:rsid w:val="00EB788E"/>
    <w:pPr>
      <w:numPr>
        <w:numId w:val="14"/>
      </w:numPr>
      <w:contextualSpacing/>
    </w:pPr>
  </w:style>
  <w:style w:type="paragraph" w:styleId="Voetnoottekst">
    <w:name w:val="footnote text"/>
    <w:basedOn w:val="Standaard"/>
    <w:link w:val="VoetnoottekstChar"/>
    <w:uiPriority w:val="99"/>
    <w:unhideWhenUsed/>
    <w:rsid w:val="00EB788E"/>
    <w:pPr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EB788E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B788E"/>
    <w:rPr>
      <w:vertAlign w:val="superscript"/>
    </w:rPr>
  </w:style>
  <w:style w:type="paragraph" w:customStyle="1" w:styleId="Opsommingstreepje">
    <w:name w:val="Opsomming streepje"/>
    <w:basedOn w:val="Lijstalinea"/>
    <w:qFormat/>
    <w:rsid w:val="00EB788E"/>
    <w:pPr>
      <w:numPr>
        <w:ilvl w:val="1"/>
        <w:numId w:val="14"/>
      </w:numPr>
      <w:contextualSpacing/>
    </w:pPr>
  </w:style>
  <w:style w:type="paragraph" w:customStyle="1" w:styleId="kolomkop">
    <w:name w:val="kolomkop"/>
    <w:basedOn w:val="Standaard"/>
    <w:link w:val="kolomkopChar"/>
    <w:qFormat/>
    <w:rsid w:val="00EB788E"/>
    <w:pPr>
      <w:jc w:val="right"/>
    </w:pPr>
    <w:rPr>
      <w:b/>
      <w:sz w:val="18"/>
      <w:szCs w:val="22"/>
    </w:rPr>
  </w:style>
  <w:style w:type="paragraph" w:customStyle="1" w:styleId="Bijschriftkopje">
    <w:name w:val="Bijschrift kopje"/>
    <w:basedOn w:val="Standaard"/>
    <w:qFormat/>
    <w:rsid w:val="00B318B5"/>
    <w:pPr>
      <w:keepNext/>
      <w:contextualSpacing/>
    </w:pPr>
    <w:rPr>
      <w:b/>
      <w:sz w:val="18"/>
      <w:szCs w:val="22"/>
    </w:rPr>
  </w:style>
  <w:style w:type="paragraph" w:customStyle="1" w:styleId="Tabelstandaardtekst">
    <w:name w:val="Tabel standaard tekst"/>
    <w:basedOn w:val="Standaard"/>
    <w:link w:val="TabelstandaardtekstChar"/>
    <w:autoRedefine/>
    <w:qFormat/>
    <w:rsid w:val="00B318B5"/>
    <w:pPr>
      <w:keepNext/>
      <w:spacing w:line="240" w:lineRule="auto"/>
    </w:pPr>
    <w:rPr>
      <w:sz w:val="18"/>
      <w:szCs w:val="22"/>
    </w:rPr>
  </w:style>
  <w:style w:type="paragraph" w:customStyle="1" w:styleId="Afbeelding">
    <w:name w:val="Afbeelding"/>
    <w:basedOn w:val="Standaard"/>
    <w:qFormat/>
    <w:rsid w:val="00EB788E"/>
    <w:pPr>
      <w:spacing w:after="280"/>
    </w:pPr>
  </w:style>
  <w:style w:type="paragraph" w:customStyle="1" w:styleId="tabelkop">
    <w:name w:val="tabelkop"/>
    <w:basedOn w:val="Bijschrift"/>
    <w:qFormat/>
    <w:rsid w:val="00EB788E"/>
    <w:pPr>
      <w:spacing w:before="280" w:after="0" w:line="280" w:lineRule="atLeast"/>
    </w:pPr>
    <w:rPr>
      <w:b w:val="0"/>
    </w:rPr>
  </w:style>
  <w:style w:type="paragraph" w:customStyle="1" w:styleId="Tabelkopje">
    <w:name w:val="Tabelkopje"/>
    <w:basedOn w:val="Tabelstandaardtekst"/>
    <w:link w:val="TabelkopjeChar"/>
    <w:qFormat/>
    <w:rsid w:val="00EB788E"/>
    <w:pPr>
      <w:keepNext w:val="0"/>
      <w:spacing w:before="10"/>
    </w:pPr>
  </w:style>
  <w:style w:type="character" w:customStyle="1" w:styleId="TabelstandaardtekstChar">
    <w:name w:val="Tabel standaard tekst Char"/>
    <w:basedOn w:val="Standaardalinea-lettertype"/>
    <w:link w:val="Tabelstandaardtekst"/>
    <w:rsid w:val="00B318B5"/>
    <w:rPr>
      <w:sz w:val="18"/>
      <w:szCs w:val="22"/>
    </w:rPr>
  </w:style>
  <w:style w:type="character" w:customStyle="1" w:styleId="TabelkopjeChar">
    <w:name w:val="Tabelkopje Char"/>
    <w:basedOn w:val="TabelstandaardtekstChar"/>
    <w:link w:val="Tabelkopje"/>
    <w:rsid w:val="00EB788E"/>
    <w:rPr>
      <w:sz w:val="18"/>
      <w:szCs w:val="22"/>
    </w:rPr>
  </w:style>
  <w:style w:type="paragraph" w:customStyle="1" w:styleId="Tabelsubkopvet">
    <w:name w:val="Tabel subkop vet"/>
    <w:basedOn w:val="Standaard"/>
    <w:link w:val="TabelsubkopvetChar"/>
    <w:qFormat/>
    <w:rsid w:val="00E5034F"/>
    <w:pPr>
      <w:keepNext/>
      <w:keepLines/>
    </w:pPr>
    <w:rPr>
      <w:b/>
      <w:sz w:val="18"/>
    </w:rPr>
  </w:style>
  <w:style w:type="character" w:customStyle="1" w:styleId="TabelsubkopvetChar">
    <w:name w:val="Tabel subkop vet Char"/>
    <w:basedOn w:val="Standaardalinea-lettertype"/>
    <w:link w:val="Tabelsubkopvet"/>
    <w:rsid w:val="00E5034F"/>
    <w:rPr>
      <w:b/>
      <w:sz w:val="18"/>
    </w:rPr>
  </w:style>
  <w:style w:type="paragraph" w:customStyle="1" w:styleId="Tabelkop2ingrijzevak">
    <w:name w:val="Tabelkop 2 in grijze vak"/>
    <w:basedOn w:val="Standaard"/>
    <w:link w:val="Tabelkop2ingrijzevakChar"/>
    <w:qFormat/>
    <w:rsid w:val="00E5034F"/>
    <w:pPr>
      <w:spacing w:after="80"/>
    </w:pPr>
    <w:rPr>
      <w:b/>
      <w:sz w:val="18"/>
    </w:rPr>
  </w:style>
  <w:style w:type="character" w:customStyle="1" w:styleId="Tabelkop2ingrijzevakChar">
    <w:name w:val="Tabelkop 2 in grijze vak Char"/>
    <w:basedOn w:val="Standaardalinea-lettertype"/>
    <w:link w:val="Tabelkop2ingrijzevak"/>
    <w:rsid w:val="00E5034F"/>
    <w:rPr>
      <w:b/>
      <w:sz w:val="18"/>
    </w:rPr>
  </w:style>
  <w:style w:type="paragraph" w:customStyle="1" w:styleId="Tabelkop1bovenzwlijn">
    <w:name w:val="Tabelkop 1 boven zw lijn"/>
    <w:basedOn w:val="Standaard"/>
    <w:link w:val="Tabelkop1bovenzwlijnChar"/>
    <w:autoRedefine/>
    <w:qFormat/>
    <w:rsid w:val="00E5034F"/>
    <w:pPr>
      <w:spacing w:before="160" w:after="40"/>
    </w:pPr>
    <w:rPr>
      <w:b/>
      <w:sz w:val="18"/>
    </w:rPr>
  </w:style>
  <w:style w:type="paragraph" w:customStyle="1" w:styleId="Tabelkop3aantallen">
    <w:name w:val="Tabelkop 3 aantallen"/>
    <w:basedOn w:val="Tabelkop2ingrijzevak"/>
    <w:link w:val="Tabelkop3aantallenChar"/>
    <w:qFormat/>
    <w:rsid w:val="00E5034F"/>
    <w:pPr>
      <w:jc w:val="right"/>
    </w:pPr>
  </w:style>
  <w:style w:type="character" w:customStyle="1" w:styleId="Tabelkop1bovenzwlijnChar">
    <w:name w:val="Tabelkop 1 boven zw lijn Char"/>
    <w:basedOn w:val="TabelsubkopvetChar"/>
    <w:link w:val="Tabelkop1bovenzwlijn"/>
    <w:rsid w:val="00E5034F"/>
    <w:rPr>
      <w:b/>
      <w:sz w:val="18"/>
    </w:rPr>
  </w:style>
  <w:style w:type="character" w:customStyle="1" w:styleId="Tabelkop3aantallenChar">
    <w:name w:val="Tabelkop 3 aantallen Char"/>
    <w:basedOn w:val="Tabelkop2ingrijzevakChar"/>
    <w:link w:val="Tabelkop3aantallen"/>
    <w:rsid w:val="00E5034F"/>
    <w:rPr>
      <w:b/>
      <w:sz w:val="18"/>
    </w:rPr>
  </w:style>
  <w:style w:type="paragraph" w:customStyle="1" w:styleId="Tabeltekstaantallen">
    <w:name w:val="Tabeltekst aantallen"/>
    <w:basedOn w:val="Tabelkop3aantallen"/>
    <w:link w:val="TabeltekstaantallenChar"/>
    <w:qFormat/>
    <w:rsid w:val="00E5034F"/>
    <w:pPr>
      <w:spacing w:after="0"/>
    </w:pPr>
    <w:rPr>
      <w:b w:val="0"/>
    </w:rPr>
  </w:style>
  <w:style w:type="character" w:customStyle="1" w:styleId="kolomkopChar">
    <w:name w:val="kolomkop Char"/>
    <w:basedOn w:val="TabelkopjeChar"/>
    <w:link w:val="kolomkop"/>
    <w:rsid w:val="00EB788E"/>
    <w:rPr>
      <w:b/>
      <w:sz w:val="18"/>
      <w:szCs w:val="22"/>
    </w:rPr>
  </w:style>
  <w:style w:type="character" w:customStyle="1" w:styleId="TabeltekstaantallenChar">
    <w:name w:val="Tabeltekst aantallen Char"/>
    <w:basedOn w:val="kolomkopChar"/>
    <w:link w:val="Tabeltekstaantallen"/>
    <w:rsid w:val="00E5034F"/>
    <w:rPr>
      <w:b w:val="0"/>
      <w:sz w:val="18"/>
      <w:szCs w:val="22"/>
    </w:rPr>
  </w:style>
  <w:style w:type="paragraph" w:customStyle="1" w:styleId="Tabelopmerkingtekst">
    <w:name w:val="Tabel opmerking tekst"/>
    <w:basedOn w:val="Tabelstandaardtekst"/>
    <w:link w:val="TabelopmerkingtekstChar"/>
    <w:autoRedefine/>
    <w:qFormat/>
    <w:rsid w:val="003D32CD"/>
    <w:pPr>
      <w:spacing w:line="240" w:lineRule="atLeast"/>
    </w:pPr>
    <w:rPr>
      <w:i/>
      <w:color w:val="787878"/>
    </w:rPr>
  </w:style>
  <w:style w:type="character" w:customStyle="1" w:styleId="TabelopmerkingtekstChar">
    <w:name w:val="Tabel opmerking tekst Char"/>
    <w:basedOn w:val="TekstopmerkingChar"/>
    <w:link w:val="Tabelopmerkingtekst"/>
    <w:rsid w:val="003D32CD"/>
    <w:rPr>
      <w:i/>
      <w:color w:val="787878"/>
      <w:sz w:val="18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F900A3"/>
    <w:pPr>
      <w:spacing w:before="120" w:after="120"/>
      <w:ind w:left="-28" w:hanging="709"/>
    </w:pPr>
    <w:rPr>
      <w:rFonts w:asciiTheme="minorHAnsi" w:hAnsiTheme="minorHAnsi"/>
      <w:b/>
      <w:bCs/>
      <w:caps/>
      <w:color w:val="FF0000"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4C7C51"/>
    <w:pPr>
      <w:ind w:left="210"/>
    </w:pPr>
    <w:rPr>
      <w:rFonts w:asciiTheme="minorHAnsi" w:hAnsiTheme="minorHAns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F4168A"/>
    <w:pPr>
      <w:ind w:left="420"/>
    </w:pPr>
    <w:rPr>
      <w:rFonts w:asciiTheme="minorHAnsi" w:hAnsiTheme="minorHAnsi"/>
      <w:i/>
      <w:iCs/>
      <w:sz w:val="20"/>
      <w:szCs w:val="20"/>
    </w:rPr>
  </w:style>
  <w:style w:type="paragraph" w:styleId="Revisie">
    <w:name w:val="Revision"/>
    <w:hidden/>
    <w:uiPriority w:val="99"/>
    <w:semiHidden/>
    <w:rsid w:val="00A6398A"/>
    <w:pPr>
      <w:spacing w:line="240" w:lineRule="auto"/>
    </w:pPr>
  </w:style>
  <w:style w:type="paragraph" w:customStyle="1" w:styleId="IBATussenkopgroenvoorpag">
    <w:name w:val="IBA Tussenkop groen voorpag"/>
    <w:basedOn w:val="Standaard"/>
    <w:next w:val="Standaard"/>
    <w:uiPriority w:val="99"/>
    <w:rsid w:val="000C347C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uiPriority w:val="99"/>
    <w:rsid w:val="000C347C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Default">
    <w:name w:val="Default"/>
    <w:rsid w:val="00E05E03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unhideWhenUsed/>
    <w:rsid w:val="00410EE5"/>
    <w:pPr>
      <w:ind w:left="63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410EE5"/>
    <w:pPr>
      <w:ind w:left="84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410EE5"/>
    <w:pPr>
      <w:ind w:left="105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410EE5"/>
    <w:pPr>
      <w:ind w:left="126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410EE5"/>
    <w:pPr>
      <w:ind w:left="147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410EE5"/>
    <w:pPr>
      <w:ind w:left="1680"/>
    </w:pPr>
    <w:rPr>
      <w:rFonts w:asciiTheme="minorHAnsi" w:hAnsiTheme="minorHAnsi"/>
      <w:sz w:val="18"/>
      <w:szCs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11634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11634"/>
    <w:rPr>
      <w:rFonts w:ascii="Times New Roman" w:hAnsi="Times New Roman"/>
      <w:sz w:val="24"/>
      <w:szCs w:val="24"/>
    </w:rPr>
  </w:style>
  <w:style w:type="paragraph" w:customStyle="1" w:styleId="Titel1">
    <w:name w:val="Titel 1"/>
    <w:basedOn w:val="Kop2"/>
    <w:link w:val="Titel1Char"/>
    <w:qFormat/>
    <w:rsid w:val="00703D33"/>
    <w:pPr>
      <w:numPr>
        <w:numId w:val="15"/>
      </w:numPr>
    </w:pPr>
    <w:rPr>
      <w:sz w:val="32"/>
      <w:szCs w:val="32"/>
    </w:rPr>
  </w:style>
  <w:style w:type="character" w:customStyle="1" w:styleId="Titel1Char">
    <w:name w:val="Titel 1 Char"/>
    <w:basedOn w:val="Standaardalinea-lettertype"/>
    <w:link w:val="Titel1"/>
    <w:rsid w:val="00703D33"/>
    <w:rPr>
      <w:b/>
      <w:color w:val="FF0000"/>
      <w:sz w:val="32"/>
      <w:szCs w:val="32"/>
    </w:rPr>
  </w:style>
  <w:style w:type="character" w:customStyle="1" w:styleId="LijstalineaChar">
    <w:name w:val="Lijstalinea Char"/>
    <w:aliases w:val="Opsomming Char,Opsomblokjes en substreepjes Char"/>
    <w:link w:val="Lijstalinea"/>
    <w:uiPriority w:val="34"/>
    <w:locked/>
    <w:rsid w:val="00511C7E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CB1FF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uiPriority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64A97"/>
  </w:style>
  <w:style w:type="paragraph" w:styleId="Kop1">
    <w:name w:val="heading 1"/>
    <w:basedOn w:val="Standaard"/>
    <w:next w:val="Standaard"/>
    <w:link w:val="Kop1Char"/>
    <w:uiPriority w:val="9"/>
    <w:rsid w:val="00EB788E"/>
    <w:pPr>
      <w:keepNext/>
      <w:keepLines/>
      <w:framePr w:wrap="around" w:vAnchor="page" w:hAnchor="page" w:x="670" w:y="511"/>
      <w:spacing w:line="560" w:lineRule="atLeast"/>
      <w:suppressOverlap/>
      <w:outlineLvl w:val="0"/>
    </w:pPr>
    <w:rPr>
      <w:b/>
      <w:bCs/>
      <w:sz w:val="42"/>
      <w:szCs w:val="28"/>
    </w:rPr>
  </w:style>
  <w:style w:type="paragraph" w:styleId="Kop2">
    <w:name w:val="heading 2"/>
    <w:basedOn w:val="Tussenkopje"/>
    <w:next w:val="Standaard"/>
    <w:link w:val="Kop2Char"/>
    <w:uiPriority w:val="9"/>
    <w:unhideWhenUsed/>
    <w:qFormat/>
    <w:rsid w:val="004C7C51"/>
    <w:pPr>
      <w:ind w:left="567"/>
      <w:outlineLvl w:val="1"/>
    </w:pPr>
    <w:rPr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1748"/>
    <w:pPr>
      <w:keepNext/>
      <w:numPr>
        <w:ilvl w:val="2"/>
        <w:numId w:val="17"/>
      </w:numPr>
      <w:mirrorIndents/>
      <w:outlineLvl w:val="2"/>
    </w:pPr>
    <w:rPr>
      <w:color w:val="FF0000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B788E"/>
    <w:pPr>
      <w:keepNext/>
      <w:keepLines/>
      <w:outlineLvl w:val="3"/>
    </w:pPr>
    <w:rPr>
      <w:b/>
      <w:bCs/>
      <w:iCs/>
      <w:sz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B788E"/>
    <w:rPr>
      <w:b/>
      <w:bCs/>
      <w:sz w:val="4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4C7C51"/>
    <w:rPr>
      <w:b/>
      <w:color w:val="FF000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1748"/>
    <w:rPr>
      <w:color w:val="FF0000"/>
    </w:rPr>
  </w:style>
  <w:style w:type="character" w:customStyle="1" w:styleId="Kop4Char">
    <w:name w:val="Kop 4 Char"/>
    <w:basedOn w:val="Standaardalinea-lettertype"/>
    <w:link w:val="Kop4"/>
    <w:uiPriority w:val="9"/>
    <w:rsid w:val="00EB788E"/>
    <w:rPr>
      <w:b/>
      <w:bCs/>
      <w:iCs/>
      <w:sz w:val="22"/>
    </w:rPr>
  </w:style>
  <w:style w:type="paragraph" w:customStyle="1" w:styleId="Tussenkopje">
    <w:name w:val="Tussenkopje"/>
    <w:basedOn w:val="Standaard"/>
    <w:next w:val="Standaard"/>
    <w:rsid w:val="002013A4"/>
    <w:pPr>
      <w:keepNext/>
      <w:spacing w:before="280"/>
    </w:pPr>
    <w:rPr>
      <w:b/>
      <w:color w:val="FF0000"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nhideWhenUsed/>
    <w:rsid w:val="001F4CE5"/>
    <w:pPr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rsid w:val="001F4CE5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">
    <w:name w:val="Adres kopje"/>
    <w:basedOn w:val="kopjes"/>
    <w:qFormat/>
    <w:rsid w:val="00332E9A"/>
    <w:pPr>
      <w:framePr w:wrap="around"/>
      <w:spacing w:line="240" w:lineRule="atLeast"/>
    </w:pPr>
  </w:style>
  <w:style w:type="paragraph" w:customStyle="1" w:styleId="StijlKoptekstRegelafstandExact6pt">
    <w:name w:val="Stijl Koptekst + Regelafstand:  Exact 6 pt"/>
    <w:basedOn w:val="Koptekst"/>
    <w:rsid w:val="00332E9A"/>
    <w:pPr>
      <w:spacing w:line="120" w:lineRule="exact"/>
    </w:pPr>
    <w:rPr>
      <w:rFonts w:eastAsia="Times New Roman"/>
      <w:szCs w:val="20"/>
    </w:rPr>
  </w:style>
  <w:style w:type="paragraph" w:customStyle="1" w:styleId="StijlKoptekstRegelafstandMinimaal14pt">
    <w:name w:val="Stijl Koptekst + Regelafstand:  Minimaal 14 pt"/>
    <w:basedOn w:val="Koptekst"/>
    <w:rsid w:val="00332E9A"/>
    <w:pPr>
      <w:spacing w:line="280" w:lineRule="atLeast"/>
    </w:pPr>
    <w:rPr>
      <w:rFonts w:eastAsia="Times New Roman"/>
      <w:szCs w:val="20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aliases w:val="Opsomming,Opsomblokjes en substreepjes"/>
    <w:basedOn w:val="Standaard"/>
    <w:link w:val="LijstalineaChar"/>
    <w:uiPriority w:val="34"/>
    <w:qFormat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D6880"/>
    <w:pPr>
      <w:framePr w:wrap="around"/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3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4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5"/>
      </w:numPr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6"/>
      </w:numPr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7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8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9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10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11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12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13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character" w:styleId="Verwijzingopmerking">
    <w:name w:val="annotation reference"/>
    <w:basedOn w:val="Standaardalinea-lettertype"/>
    <w:unhideWhenUsed/>
    <w:rsid w:val="004337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337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337A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37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337AF"/>
    <w:rPr>
      <w:b/>
      <w:bCs/>
      <w:sz w:val="20"/>
      <w:szCs w:val="20"/>
    </w:rPr>
  </w:style>
  <w:style w:type="paragraph" w:customStyle="1" w:styleId="OpsommingBullet">
    <w:name w:val="Opsomming Bullet"/>
    <w:basedOn w:val="Lijstalinea"/>
    <w:qFormat/>
    <w:rsid w:val="00EB788E"/>
    <w:pPr>
      <w:numPr>
        <w:numId w:val="14"/>
      </w:numPr>
      <w:contextualSpacing/>
    </w:pPr>
  </w:style>
  <w:style w:type="paragraph" w:styleId="Voetnoottekst">
    <w:name w:val="footnote text"/>
    <w:basedOn w:val="Standaard"/>
    <w:link w:val="VoetnoottekstChar"/>
    <w:uiPriority w:val="99"/>
    <w:unhideWhenUsed/>
    <w:rsid w:val="00EB788E"/>
    <w:pPr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EB788E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B788E"/>
    <w:rPr>
      <w:vertAlign w:val="superscript"/>
    </w:rPr>
  </w:style>
  <w:style w:type="paragraph" w:customStyle="1" w:styleId="Opsommingstreepje">
    <w:name w:val="Opsomming streepje"/>
    <w:basedOn w:val="Lijstalinea"/>
    <w:qFormat/>
    <w:rsid w:val="00EB788E"/>
    <w:pPr>
      <w:numPr>
        <w:ilvl w:val="1"/>
        <w:numId w:val="14"/>
      </w:numPr>
      <w:contextualSpacing/>
    </w:pPr>
  </w:style>
  <w:style w:type="paragraph" w:customStyle="1" w:styleId="kolomkop">
    <w:name w:val="kolomkop"/>
    <w:basedOn w:val="Standaard"/>
    <w:link w:val="kolomkopChar"/>
    <w:qFormat/>
    <w:rsid w:val="00EB788E"/>
    <w:pPr>
      <w:jc w:val="right"/>
    </w:pPr>
    <w:rPr>
      <w:b/>
      <w:sz w:val="18"/>
      <w:szCs w:val="22"/>
    </w:rPr>
  </w:style>
  <w:style w:type="paragraph" w:customStyle="1" w:styleId="Bijschriftkopje">
    <w:name w:val="Bijschrift kopje"/>
    <w:basedOn w:val="Standaard"/>
    <w:qFormat/>
    <w:rsid w:val="00B318B5"/>
    <w:pPr>
      <w:keepNext/>
      <w:contextualSpacing/>
    </w:pPr>
    <w:rPr>
      <w:b/>
      <w:sz w:val="18"/>
      <w:szCs w:val="22"/>
    </w:rPr>
  </w:style>
  <w:style w:type="paragraph" w:customStyle="1" w:styleId="Tabelstandaardtekst">
    <w:name w:val="Tabel standaard tekst"/>
    <w:basedOn w:val="Standaard"/>
    <w:link w:val="TabelstandaardtekstChar"/>
    <w:autoRedefine/>
    <w:qFormat/>
    <w:rsid w:val="00B318B5"/>
    <w:pPr>
      <w:keepNext/>
      <w:spacing w:line="240" w:lineRule="auto"/>
    </w:pPr>
    <w:rPr>
      <w:sz w:val="18"/>
      <w:szCs w:val="22"/>
    </w:rPr>
  </w:style>
  <w:style w:type="paragraph" w:customStyle="1" w:styleId="Afbeelding">
    <w:name w:val="Afbeelding"/>
    <w:basedOn w:val="Standaard"/>
    <w:qFormat/>
    <w:rsid w:val="00EB788E"/>
    <w:pPr>
      <w:spacing w:after="280"/>
    </w:pPr>
  </w:style>
  <w:style w:type="paragraph" w:customStyle="1" w:styleId="tabelkop">
    <w:name w:val="tabelkop"/>
    <w:basedOn w:val="Bijschrift"/>
    <w:qFormat/>
    <w:rsid w:val="00EB788E"/>
    <w:pPr>
      <w:spacing w:before="280" w:after="0" w:line="280" w:lineRule="atLeast"/>
    </w:pPr>
    <w:rPr>
      <w:b w:val="0"/>
    </w:rPr>
  </w:style>
  <w:style w:type="paragraph" w:customStyle="1" w:styleId="Tabelkopje">
    <w:name w:val="Tabelkopje"/>
    <w:basedOn w:val="Tabelstandaardtekst"/>
    <w:link w:val="TabelkopjeChar"/>
    <w:qFormat/>
    <w:rsid w:val="00EB788E"/>
    <w:pPr>
      <w:keepNext w:val="0"/>
      <w:spacing w:before="10"/>
    </w:pPr>
  </w:style>
  <w:style w:type="character" w:customStyle="1" w:styleId="TabelstandaardtekstChar">
    <w:name w:val="Tabel standaard tekst Char"/>
    <w:basedOn w:val="Standaardalinea-lettertype"/>
    <w:link w:val="Tabelstandaardtekst"/>
    <w:rsid w:val="00B318B5"/>
    <w:rPr>
      <w:sz w:val="18"/>
      <w:szCs w:val="22"/>
    </w:rPr>
  </w:style>
  <w:style w:type="character" w:customStyle="1" w:styleId="TabelkopjeChar">
    <w:name w:val="Tabelkopje Char"/>
    <w:basedOn w:val="TabelstandaardtekstChar"/>
    <w:link w:val="Tabelkopje"/>
    <w:rsid w:val="00EB788E"/>
    <w:rPr>
      <w:sz w:val="18"/>
      <w:szCs w:val="22"/>
    </w:rPr>
  </w:style>
  <w:style w:type="paragraph" w:customStyle="1" w:styleId="Tabelsubkopvet">
    <w:name w:val="Tabel subkop vet"/>
    <w:basedOn w:val="Standaard"/>
    <w:link w:val="TabelsubkopvetChar"/>
    <w:qFormat/>
    <w:rsid w:val="00E5034F"/>
    <w:pPr>
      <w:keepNext/>
      <w:keepLines/>
    </w:pPr>
    <w:rPr>
      <w:b/>
      <w:sz w:val="18"/>
    </w:rPr>
  </w:style>
  <w:style w:type="character" w:customStyle="1" w:styleId="TabelsubkopvetChar">
    <w:name w:val="Tabel subkop vet Char"/>
    <w:basedOn w:val="Standaardalinea-lettertype"/>
    <w:link w:val="Tabelsubkopvet"/>
    <w:rsid w:val="00E5034F"/>
    <w:rPr>
      <w:b/>
      <w:sz w:val="18"/>
    </w:rPr>
  </w:style>
  <w:style w:type="paragraph" w:customStyle="1" w:styleId="Tabelkop2ingrijzevak">
    <w:name w:val="Tabelkop 2 in grijze vak"/>
    <w:basedOn w:val="Standaard"/>
    <w:link w:val="Tabelkop2ingrijzevakChar"/>
    <w:qFormat/>
    <w:rsid w:val="00E5034F"/>
    <w:pPr>
      <w:spacing w:after="80"/>
    </w:pPr>
    <w:rPr>
      <w:b/>
      <w:sz w:val="18"/>
    </w:rPr>
  </w:style>
  <w:style w:type="character" w:customStyle="1" w:styleId="Tabelkop2ingrijzevakChar">
    <w:name w:val="Tabelkop 2 in grijze vak Char"/>
    <w:basedOn w:val="Standaardalinea-lettertype"/>
    <w:link w:val="Tabelkop2ingrijzevak"/>
    <w:rsid w:val="00E5034F"/>
    <w:rPr>
      <w:b/>
      <w:sz w:val="18"/>
    </w:rPr>
  </w:style>
  <w:style w:type="paragraph" w:customStyle="1" w:styleId="Tabelkop1bovenzwlijn">
    <w:name w:val="Tabelkop 1 boven zw lijn"/>
    <w:basedOn w:val="Standaard"/>
    <w:link w:val="Tabelkop1bovenzwlijnChar"/>
    <w:autoRedefine/>
    <w:qFormat/>
    <w:rsid w:val="00E5034F"/>
    <w:pPr>
      <w:spacing w:before="160" w:after="40"/>
    </w:pPr>
    <w:rPr>
      <w:b/>
      <w:sz w:val="18"/>
    </w:rPr>
  </w:style>
  <w:style w:type="paragraph" w:customStyle="1" w:styleId="Tabelkop3aantallen">
    <w:name w:val="Tabelkop 3 aantallen"/>
    <w:basedOn w:val="Tabelkop2ingrijzevak"/>
    <w:link w:val="Tabelkop3aantallenChar"/>
    <w:qFormat/>
    <w:rsid w:val="00E5034F"/>
    <w:pPr>
      <w:jc w:val="right"/>
    </w:pPr>
  </w:style>
  <w:style w:type="character" w:customStyle="1" w:styleId="Tabelkop1bovenzwlijnChar">
    <w:name w:val="Tabelkop 1 boven zw lijn Char"/>
    <w:basedOn w:val="TabelsubkopvetChar"/>
    <w:link w:val="Tabelkop1bovenzwlijn"/>
    <w:rsid w:val="00E5034F"/>
    <w:rPr>
      <w:b/>
      <w:sz w:val="18"/>
    </w:rPr>
  </w:style>
  <w:style w:type="character" w:customStyle="1" w:styleId="Tabelkop3aantallenChar">
    <w:name w:val="Tabelkop 3 aantallen Char"/>
    <w:basedOn w:val="Tabelkop2ingrijzevakChar"/>
    <w:link w:val="Tabelkop3aantallen"/>
    <w:rsid w:val="00E5034F"/>
    <w:rPr>
      <w:b/>
      <w:sz w:val="18"/>
    </w:rPr>
  </w:style>
  <w:style w:type="paragraph" w:customStyle="1" w:styleId="Tabeltekstaantallen">
    <w:name w:val="Tabeltekst aantallen"/>
    <w:basedOn w:val="Tabelkop3aantallen"/>
    <w:link w:val="TabeltekstaantallenChar"/>
    <w:qFormat/>
    <w:rsid w:val="00E5034F"/>
    <w:pPr>
      <w:spacing w:after="0"/>
    </w:pPr>
    <w:rPr>
      <w:b w:val="0"/>
    </w:rPr>
  </w:style>
  <w:style w:type="character" w:customStyle="1" w:styleId="kolomkopChar">
    <w:name w:val="kolomkop Char"/>
    <w:basedOn w:val="TabelkopjeChar"/>
    <w:link w:val="kolomkop"/>
    <w:rsid w:val="00EB788E"/>
    <w:rPr>
      <w:b/>
      <w:sz w:val="18"/>
      <w:szCs w:val="22"/>
    </w:rPr>
  </w:style>
  <w:style w:type="character" w:customStyle="1" w:styleId="TabeltekstaantallenChar">
    <w:name w:val="Tabeltekst aantallen Char"/>
    <w:basedOn w:val="kolomkopChar"/>
    <w:link w:val="Tabeltekstaantallen"/>
    <w:rsid w:val="00E5034F"/>
    <w:rPr>
      <w:b w:val="0"/>
      <w:sz w:val="18"/>
      <w:szCs w:val="22"/>
    </w:rPr>
  </w:style>
  <w:style w:type="paragraph" w:customStyle="1" w:styleId="Tabelopmerkingtekst">
    <w:name w:val="Tabel opmerking tekst"/>
    <w:basedOn w:val="Tabelstandaardtekst"/>
    <w:link w:val="TabelopmerkingtekstChar"/>
    <w:autoRedefine/>
    <w:qFormat/>
    <w:rsid w:val="003D32CD"/>
    <w:pPr>
      <w:spacing w:line="240" w:lineRule="atLeast"/>
    </w:pPr>
    <w:rPr>
      <w:i/>
      <w:color w:val="787878"/>
    </w:rPr>
  </w:style>
  <w:style w:type="character" w:customStyle="1" w:styleId="TabelopmerkingtekstChar">
    <w:name w:val="Tabel opmerking tekst Char"/>
    <w:basedOn w:val="TekstopmerkingChar"/>
    <w:link w:val="Tabelopmerkingtekst"/>
    <w:rsid w:val="003D32CD"/>
    <w:rPr>
      <w:i/>
      <w:color w:val="787878"/>
      <w:sz w:val="18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F900A3"/>
    <w:pPr>
      <w:spacing w:before="120" w:after="120"/>
      <w:ind w:left="-28" w:hanging="709"/>
    </w:pPr>
    <w:rPr>
      <w:rFonts w:asciiTheme="minorHAnsi" w:hAnsiTheme="minorHAnsi"/>
      <w:b/>
      <w:bCs/>
      <w:caps/>
      <w:color w:val="FF0000"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4C7C51"/>
    <w:pPr>
      <w:ind w:left="210"/>
    </w:pPr>
    <w:rPr>
      <w:rFonts w:asciiTheme="minorHAnsi" w:hAnsiTheme="minorHAns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F4168A"/>
    <w:pPr>
      <w:ind w:left="420"/>
    </w:pPr>
    <w:rPr>
      <w:rFonts w:asciiTheme="minorHAnsi" w:hAnsiTheme="minorHAnsi"/>
      <w:i/>
      <w:iCs/>
      <w:sz w:val="20"/>
      <w:szCs w:val="20"/>
    </w:rPr>
  </w:style>
  <w:style w:type="paragraph" w:styleId="Revisie">
    <w:name w:val="Revision"/>
    <w:hidden/>
    <w:uiPriority w:val="99"/>
    <w:semiHidden/>
    <w:rsid w:val="00A6398A"/>
    <w:pPr>
      <w:spacing w:line="240" w:lineRule="auto"/>
    </w:pPr>
  </w:style>
  <w:style w:type="paragraph" w:customStyle="1" w:styleId="IBATussenkopgroenvoorpag">
    <w:name w:val="IBA Tussenkop groen voorpag"/>
    <w:basedOn w:val="Standaard"/>
    <w:next w:val="Standaard"/>
    <w:uiPriority w:val="99"/>
    <w:rsid w:val="000C347C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uiPriority w:val="99"/>
    <w:rsid w:val="000C347C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Default">
    <w:name w:val="Default"/>
    <w:rsid w:val="00E05E03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unhideWhenUsed/>
    <w:rsid w:val="00410EE5"/>
    <w:pPr>
      <w:ind w:left="63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410EE5"/>
    <w:pPr>
      <w:ind w:left="84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410EE5"/>
    <w:pPr>
      <w:ind w:left="105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410EE5"/>
    <w:pPr>
      <w:ind w:left="126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410EE5"/>
    <w:pPr>
      <w:ind w:left="147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410EE5"/>
    <w:pPr>
      <w:ind w:left="1680"/>
    </w:pPr>
    <w:rPr>
      <w:rFonts w:asciiTheme="minorHAnsi" w:hAnsiTheme="minorHAnsi"/>
      <w:sz w:val="18"/>
      <w:szCs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11634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11634"/>
    <w:rPr>
      <w:rFonts w:ascii="Times New Roman" w:hAnsi="Times New Roman"/>
      <w:sz w:val="24"/>
      <w:szCs w:val="24"/>
    </w:rPr>
  </w:style>
  <w:style w:type="paragraph" w:customStyle="1" w:styleId="Titel1">
    <w:name w:val="Titel 1"/>
    <w:basedOn w:val="Kop2"/>
    <w:link w:val="Titel1Char"/>
    <w:qFormat/>
    <w:rsid w:val="00703D33"/>
    <w:pPr>
      <w:numPr>
        <w:numId w:val="15"/>
      </w:numPr>
    </w:pPr>
    <w:rPr>
      <w:sz w:val="32"/>
      <w:szCs w:val="32"/>
    </w:rPr>
  </w:style>
  <w:style w:type="character" w:customStyle="1" w:styleId="Titel1Char">
    <w:name w:val="Titel 1 Char"/>
    <w:basedOn w:val="Standaardalinea-lettertype"/>
    <w:link w:val="Titel1"/>
    <w:rsid w:val="00703D33"/>
    <w:rPr>
      <w:b/>
      <w:color w:val="FF0000"/>
      <w:sz w:val="32"/>
      <w:szCs w:val="32"/>
    </w:rPr>
  </w:style>
  <w:style w:type="character" w:customStyle="1" w:styleId="LijstalineaChar">
    <w:name w:val="Lijstalinea Char"/>
    <w:aliases w:val="Opsomming Char,Opsomblokjes en substreepjes Char"/>
    <w:link w:val="Lijstalinea"/>
    <w:uiPriority w:val="34"/>
    <w:locked/>
    <w:rsid w:val="00511C7E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CB1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2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68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0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3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9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mon-001\AppData\Local\Microsoft\Windows\Temporary%20Internet%20Files\Content.IE5\NUNK34TL\notitie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D716E9C-11FC-417C-9001-4753A85A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notitie.dotx</Template>
  <TotalTime>2</TotalTime>
  <Pages>3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Notitie</vt:lpstr>
    </vt:vector>
  </TitlesOfParts>
  <Company>Stadsdeel ZuidOost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Ramon-Jansen, Miguel</dc:creator>
  <cp:lastModifiedBy>Simonis, Stef</cp:lastModifiedBy>
  <cp:revision>4</cp:revision>
  <cp:lastPrinted>2019-12-03T09:06:00Z</cp:lastPrinted>
  <dcterms:created xsi:type="dcterms:W3CDTF">2020-05-19T12:25:00Z</dcterms:created>
  <dcterms:modified xsi:type="dcterms:W3CDTF">2020-05-25T09:55:00Z</dcterms:modified>
</cp:coreProperties>
</file>